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19ED9" w14:textId="5A0D0D79" w:rsidR="00EC5D74" w:rsidRDefault="00E624D3" w:rsidP="00EC5D74">
      <w:pPr>
        <w:pStyle w:val="1"/>
        <w:bidi/>
        <w:jc w:val="center"/>
        <w:rPr>
          <w:rtl/>
        </w:rPr>
      </w:pPr>
      <w:r w:rsidRPr="00EC5D74">
        <w:rPr>
          <w:rFonts w:hint="cs"/>
          <w:rtl/>
        </w:rPr>
        <w:t>חלק ב</w:t>
      </w:r>
    </w:p>
    <w:p w14:paraId="5998215E" w14:textId="563C9784" w:rsidR="00BD0462" w:rsidRPr="00EC5D74" w:rsidRDefault="00BD0462" w:rsidP="00EC5D74">
      <w:pPr>
        <w:jc w:val="center"/>
        <w:sectPr w:rsidR="00BD0462" w:rsidRPr="00EC5D74" w:rsidSect="00EC5D74">
          <w:headerReference w:type="even" r:id="rId7"/>
          <w:pgSz w:w="11906" w:h="16838"/>
          <w:pgMar w:top="720" w:right="720" w:bottom="720" w:left="720" w:header="708" w:footer="708" w:gutter="0"/>
          <w:cols w:space="283"/>
          <w:bidi/>
          <w:rtlGutter/>
          <w:docGrid w:linePitch="360"/>
        </w:sectPr>
      </w:pPr>
      <w:r w:rsidRPr="00EC5D74">
        <w:rPr>
          <w:rtl/>
        </w:rPr>
        <w:t xml:space="preserve">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קובץ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מאת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חזון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זללה</w:t>
      </w:r>
      <w:r w:rsidRPr="00EC5D74">
        <w:rPr>
          <w:rtl/>
        </w:rPr>
        <w:t>"</w:t>
      </w:r>
      <w:r w:rsidRPr="00EC5D74">
        <w:rPr>
          <w:rFonts w:hint="cs"/>
          <w:rtl/>
        </w:rPr>
        <w:t>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חלק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ובסופו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נלוה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קצת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מאגרות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הגרח</w:t>
      </w:r>
      <w:r w:rsidRPr="00EC5D74">
        <w:rPr>
          <w:rtl/>
        </w:rPr>
        <w:t>"</w:t>
      </w:r>
      <w:r w:rsidRPr="00EC5D74">
        <w:rPr>
          <w:rFonts w:hint="cs"/>
          <w:rtl/>
        </w:rPr>
        <w:t>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זצ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גרארזענסקי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וצללח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E624D3" w:rsidRPr="00EC5D74">
        <w:rPr>
          <w:rFonts w:hint="cs"/>
          <w:rtl/>
        </w:rPr>
        <w:t>ה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גריינימן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עיה</w:t>
      </w:r>
      <w:r w:rsidRPr="00EC5D74">
        <w:rPr>
          <w:rtl/>
        </w:rPr>
        <w:t>"</w:t>
      </w:r>
      <w:r w:rsidRPr="00EC5D74">
        <w:rPr>
          <w:rFonts w:hint="cs"/>
          <w:rtl/>
        </w:rPr>
        <w:t>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 / </w:t>
      </w:r>
      <w:r w:rsidRPr="00EC5D74">
        <w:rPr>
          <w:rFonts w:hint="cs"/>
          <w:rtl/>
        </w:rPr>
        <w:t>שנת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תשט</w:t>
      </w:r>
      <w:r w:rsidRPr="00EC5D74">
        <w:rPr>
          <w:rtl/>
        </w:rPr>
        <w:t>"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</w:t>
      </w:r>
      <w:r w:rsidRPr="00EC5D74">
        <w:rPr>
          <w:rtl/>
        </w:rPr>
        <w:t>"</w:t>
      </w:r>
      <w:r w:rsidRPr="00EC5D74">
        <w:rPr>
          <w:rFonts w:hint="cs"/>
          <w:rtl/>
        </w:rPr>
        <w:t>ק</w:t>
      </w:r>
      <w:r w:rsidR="00EC5D74">
        <w:rPr>
          <w:rtl/>
        </w:rPr>
        <w:t xml:space="preserve"> </w:t>
      </w:r>
    </w:p>
    <w:p w14:paraId="042F246E" w14:textId="19A63ADA" w:rsidR="00EC5D74" w:rsidRDefault="00BD0462" w:rsidP="00EC5D74">
      <w:pPr>
        <w:jc w:val="center"/>
        <w:rPr>
          <w:rtl/>
        </w:rPr>
      </w:pPr>
      <w:r w:rsidRPr="00EC5D74">
        <w:rPr>
          <w:rtl/>
        </w:rPr>
        <w:lastRenderedPageBreak/>
        <w:br w:type="page"/>
      </w:r>
      <w:r w:rsidR="00EC5D74">
        <w:rPr>
          <w:rtl/>
        </w:rPr>
        <w:lastRenderedPageBreak/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2 ---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</w:t>
      </w:r>
    </w:p>
    <w:p w14:paraId="3DF25E38" w14:textId="192C7A1D" w:rsidR="00EC5D74" w:rsidRDefault="00BD0462" w:rsidP="00EC5D74">
      <w:pPr>
        <w:pStyle w:val="21"/>
        <w:bidi/>
        <w:jc w:val="center"/>
        <w:rPr>
          <w:rtl/>
        </w:rPr>
      </w:pPr>
      <w:r w:rsidRPr="00EC5D74">
        <w:rPr>
          <w:rFonts w:hint="cs"/>
          <w:rtl/>
        </w:rPr>
        <w:t>תוכן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האגרות</w:t>
      </w:r>
    </w:p>
    <w:p w14:paraId="7A6236F4" w14:textId="77777777" w:rsidR="00750B14" w:rsidRDefault="00BD0462" w:rsidP="00EC5D74">
      <w:pPr>
        <w:jc w:val="center"/>
        <w:rPr>
          <w:rtl/>
        </w:rPr>
      </w:pPr>
      <w:r w:rsidRPr="00750B14">
        <w:rPr>
          <w:rStyle w:val="32"/>
          <w:rFonts w:hint="cs"/>
          <w:rtl/>
        </w:rPr>
        <w:t>אגרת</w:t>
      </w:r>
      <w:r w:rsidR="00EC5D74" w:rsidRPr="00750B14">
        <w:rPr>
          <w:rStyle w:val="32"/>
          <w:rtl/>
        </w:rPr>
        <w:t xml:space="preserve"> </w:t>
      </w:r>
      <w:r w:rsidRPr="00750B14">
        <w:rPr>
          <w:rStyle w:val="32"/>
          <w:rFonts w:hint="cs"/>
          <w:rtl/>
        </w:rPr>
        <w:t>מד</w:t>
      </w:r>
      <w:r w:rsidR="00EC5D74" w:rsidRPr="00750B14">
        <w:rPr>
          <w:rStyle w:val="32"/>
          <w:rtl/>
        </w:rPr>
        <w:t>.</w:t>
      </w:r>
      <w:r w:rsidR="00CB78D0" w:rsidRPr="00750B14">
        <w:rPr>
          <w:rStyle w:val="32"/>
          <w:rtl/>
        </w:rPr>
        <w:br/>
      </w:r>
      <w:r w:rsidRPr="00EC5D74">
        <w:rPr>
          <w:rFonts w:hint="cs"/>
          <w:rtl/>
        </w:rPr>
        <w:t>עבודה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הרצוי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דקדוק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שקבעו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חז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וח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להכניס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עצמנו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לשקול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שכלנו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תיקון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ומהו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קלקול</w:t>
      </w:r>
      <w:r w:rsidR="00EC5D74">
        <w:rPr>
          <w:rtl/>
        </w:rPr>
        <w:t>.</w:t>
      </w:r>
      <w:r w:rsidR="00CB78D0">
        <w:rPr>
          <w:rtl/>
        </w:rPr>
        <w:br/>
      </w:r>
      <w:r w:rsidRPr="00750B14">
        <w:rPr>
          <w:rFonts w:ascii="Times New Roman" w:eastAsiaTheme="minorEastAsia" w:hAnsi="Times New Roman" w:cs="Times New Roman" w:hint="cs"/>
          <w:b/>
          <w:bCs/>
          <w:kern w:val="0"/>
          <w:sz w:val="27"/>
          <w:szCs w:val="27"/>
          <w:rtl/>
          <w14:ligatures w14:val="none"/>
        </w:rPr>
        <w:t>מה</w:t>
      </w:r>
      <w:r w:rsidR="00EC5D74"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t>.</w:t>
      </w:r>
      <w:r w:rsidR="00CB78D0"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br/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נבער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>.</w:t>
      </w:r>
    </w:p>
    <w:p w14:paraId="3ADF2256" w14:textId="77777777" w:rsidR="00750B14" w:rsidRDefault="00BD0462" w:rsidP="00750B14">
      <w:pPr>
        <w:pStyle w:val="21"/>
        <w:bidi/>
        <w:rPr>
          <w:rtl/>
        </w:rPr>
      </w:pPr>
      <w:r w:rsidRPr="00EC5D74">
        <w:rPr>
          <w:rFonts w:hint="cs"/>
          <w:rtl/>
        </w:rPr>
        <w:t>חנוך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וישיבות</w:t>
      </w:r>
    </w:p>
    <w:p w14:paraId="0912AEE7" w14:textId="77777777" w:rsidR="00750B14" w:rsidRDefault="00EC5D74" w:rsidP="00750B14">
      <w:pPr>
        <w:pStyle w:val="31"/>
        <w:bidi/>
        <w:rPr>
          <w:rtl/>
        </w:rPr>
      </w:pPr>
      <w:r w:rsidRPr="00750B14">
        <w:rPr>
          <w:rtl/>
        </w:rPr>
        <w:t xml:space="preserve"> </w:t>
      </w:r>
      <w:r w:rsidR="00BD0462" w:rsidRPr="00750B14">
        <w:rPr>
          <w:rFonts w:hint="cs"/>
          <w:rtl/>
        </w:rPr>
        <w:t>מו</w:t>
      </w:r>
      <w:r w:rsidRPr="00750B14">
        <w:rPr>
          <w:rtl/>
        </w:rPr>
        <w:t>.</w:t>
      </w:r>
    </w:p>
    <w:p w14:paraId="463B7235" w14:textId="77777777" w:rsidR="00750B14" w:rsidRDefault="00CB78D0" w:rsidP="00EC5D74">
      <w:pPr>
        <w:jc w:val="center"/>
        <w:rPr>
          <w:rtl/>
        </w:rPr>
      </w:pPr>
      <w:r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שחברום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יתבטל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יבטלו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</w:p>
    <w:p w14:paraId="0626285F" w14:textId="77777777" w:rsidR="00750B14" w:rsidRDefault="00CB78D0" w:rsidP="00750B14">
      <w:pPr>
        <w:pStyle w:val="31"/>
        <w:bidi/>
        <w:rPr>
          <w:rtl/>
        </w:rPr>
      </w:pPr>
      <w:r>
        <w:rPr>
          <w:rtl/>
        </w:rPr>
        <w:br/>
      </w:r>
      <w:r w:rsidR="00BD0462" w:rsidRPr="00750B14">
        <w:rPr>
          <w:rFonts w:hint="cs"/>
          <w:rtl/>
        </w:rPr>
        <w:t>מז</w:t>
      </w:r>
      <w:r w:rsidR="00EC5D74" w:rsidRPr="00750B14">
        <w:rPr>
          <w:rtl/>
        </w:rPr>
        <w:t>.</w:t>
      </w:r>
    </w:p>
    <w:p w14:paraId="4CEC8DE6" w14:textId="77777777" w:rsidR="00023148" w:rsidRDefault="00CB78D0" w:rsidP="00EC5D74">
      <w:pPr>
        <w:jc w:val="center"/>
        <w:rPr>
          <w:rtl/>
        </w:rPr>
      </w:pPr>
      <w:r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br/>
      </w:r>
      <w:r w:rsidR="00BD0462" w:rsidRPr="00EC5D74">
        <w:rPr>
          <w:rtl/>
        </w:rPr>
        <w:t xml:space="preserve">הצלת ילד לחינוך </w:t>
      </w:r>
      <w:r w:rsidR="00BD0462" w:rsidRPr="00EC5D74">
        <w:rPr>
          <w:rFonts w:hint="cs"/>
          <w:rtl/>
        </w:rPr>
        <w:t>ישראלי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מהצלה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מטביעה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בנהר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לפליטת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השרידות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חיזוק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נדברו</w:t>
      </w:r>
      <w:r w:rsidR="00EC5D74">
        <w:rPr>
          <w:rFonts w:hint="cs"/>
          <w:rtl/>
        </w:rPr>
        <w:t xml:space="preserve"> </w:t>
      </w:r>
      <w:r w:rsidR="00BD0462" w:rsidRPr="00EC5D74">
        <w:rPr>
          <w:rFonts w:hint="cs"/>
          <w:rtl/>
        </w:rPr>
        <w:t>בהקדם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מנוי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וגמורה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חיצוניות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להנהלת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ניויחוס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לרחמי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ולתומכו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בנעימות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מלבבך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מחשבות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מעציבות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והרהורים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מעיקים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מצדך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תתחזק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מבטלין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הרהורי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ומובטחני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תבכה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צוד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ותתענג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כוסך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</w:p>
    <w:p w14:paraId="3DC17AE4" w14:textId="77777777" w:rsidR="00023148" w:rsidRDefault="00EC5D74" w:rsidP="00023148">
      <w:pPr>
        <w:pStyle w:val="31"/>
        <w:bidi/>
        <w:rPr>
          <w:rtl/>
        </w:rPr>
      </w:pPr>
      <w:r>
        <w:rPr>
          <w:rtl/>
        </w:rPr>
        <w:t xml:space="preserve"> </w:t>
      </w:r>
      <w:r w:rsidR="00BD0462" w:rsidRPr="00EC5D74">
        <w:rPr>
          <w:rFonts w:hint="cs"/>
          <w:rtl/>
        </w:rPr>
        <w:t>צב</w:t>
      </w:r>
      <w:r>
        <w:rPr>
          <w:rtl/>
        </w:rPr>
        <w:t>.</w:t>
      </w:r>
    </w:p>
    <w:p w14:paraId="5E3D82D5" w14:textId="2A0C87C6" w:rsidR="00EC5D7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tl/>
        </w:rPr>
        <w:t>: .*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מדדתי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והוחלט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שההשקפה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הגרדפין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ממאמרי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נוקפי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קסטות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תוצאותיו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ימנעו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מכשול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האורח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ירדפם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</w:t>
      </w:r>
    </w:p>
    <w:p w14:paraId="04F5B7DB" w14:textId="77777777" w:rsidR="00EC5D74" w:rsidRDefault="00EC5D74" w:rsidP="00EC5D74">
      <w:pPr>
        <w:jc w:val="center"/>
        <w:rPr>
          <w:rtl/>
        </w:rPr>
      </w:pPr>
    </w:p>
    <w:p w14:paraId="1EB054A5" w14:textId="7232FFD1" w:rsidR="00750B14" w:rsidRDefault="00BD0462" w:rsidP="00EC5D74">
      <w:pPr>
        <w:jc w:val="center"/>
        <w:rPr>
          <w:rtl/>
        </w:rPr>
      </w:pPr>
      <w:r w:rsidRPr="00EC5D74">
        <w:rPr>
          <w:rFonts w:hint="cs"/>
          <w:rtl/>
        </w:rPr>
        <w:t>צג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שיחי</w:t>
      </w:r>
      <w:r w:rsidRPr="00EC5D74">
        <w:rPr>
          <w:rtl/>
        </w:rPr>
        <w:t xml:space="preserve">', </w:t>
      </w:r>
      <w:r w:rsidRPr="00EC5D74">
        <w:rPr>
          <w:rFonts w:hint="cs"/>
          <w:rtl/>
        </w:rPr>
        <w:t>כפי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שמסר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המצב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לנכון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לזכות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במצוה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ולבטוח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יאונה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חלילה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</w:t>
      </w:r>
      <w:r w:rsidRPr="00EC5D74">
        <w:rPr>
          <w:rtl/>
        </w:rPr>
        <w:t>"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הפסד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כמבואר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בשו</w:t>
      </w:r>
      <w:r w:rsidRPr="00EC5D74">
        <w:rPr>
          <w:rtl/>
        </w:rPr>
        <w:t>"</w:t>
      </w:r>
      <w:r w:rsidRPr="00EC5D74">
        <w:rPr>
          <w:rFonts w:hint="cs"/>
          <w:rtl/>
        </w:rPr>
        <w:t>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רמ</w:t>
      </w:r>
      <w:r w:rsidRPr="00EC5D74">
        <w:rPr>
          <w:rtl/>
        </w:rPr>
        <w:t>"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</w:t>
      </w:r>
      <w:r w:rsidRPr="00EC5D74">
        <w:rPr>
          <w:rtl/>
        </w:rPr>
        <w:t>"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וז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לעולם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הצדקה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רע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היזק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מתגלגל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שנאמר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כו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הצדקה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>'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הפרטי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ימצאנו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בכללות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מזונותיו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קצובין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חסרונותיו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קצובין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הפסד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חלילה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הצדקה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מתוספת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וכש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לאח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והוזהרנו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גאולתו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יחליט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לעזרו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בשעת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דחקו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ראוי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לעשות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בשמחה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כעושה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וכשמוע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שופר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ושאר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מצוות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ועיקר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עשיית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שמחתה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שזכינו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השמחה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במעונו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כלולת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יקירנו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אהובנו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יקרה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שמחה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נעימה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צמחה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רוח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שורה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5 ---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למצכו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אורה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בשמחה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מדבר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ורוח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מחבר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מבחר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הברואים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משעשע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שעשועים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גחלים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לוחשות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מוקדות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תעתועים</w:t>
      </w:r>
      <w:r w:rsidRPr="00EC5D74">
        <w:rPr>
          <w:rtl/>
        </w:rPr>
        <w:t xml:space="preserve"> !: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רשע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lastRenderedPageBreak/>
        <w:t>חבי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פשע</w:t>
      </w:r>
      <w:r w:rsidRPr="00EC5D74">
        <w:rPr>
          <w:rtl/>
        </w:rPr>
        <w:t>!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חתן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להביע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יבואו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שיהי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למז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ולאושר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נצח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לבנות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הלוי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לשמחת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ולנחמת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ותשכון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הימים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כנפשם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</w:p>
    <w:p w14:paraId="00C915B1" w14:textId="1D8B3CD9" w:rsidR="00EC5D74" w:rsidRDefault="00EC5D74" w:rsidP="00EC5D74">
      <w:pPr>
        <w:jc w:val="center"/>
        <w:rPr>
          <w:rtl/>
        </w:rPr>
      </w:pPr>
      <w:r>
        <w:rPr>
          <w:rtl/>
        </w:rPr>
        <w:t xml:space="preserve"> </w:t>
      </w:r>
      <w:r w:rsidR="00BD0462" w:rsidRPr="00EC5D74">
        <w:rPr>
          <w:rFonts w:hint="cs"/>
          <w:rtl/>
        </w:rPr>
        <w:t>צה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התרס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ווילנא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צפרא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בבשורת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קישורך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בתנאי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חיתון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העבר</w:t>
      </w:r>
      <w:r>
        <w:rPr>
          <w:rtl/>
        </w:rPr>
        <w:t>.</w:t>
      </w:r>
      <w:r w:rsidR="00750B14">
        <w:rPr>
          <w:rFonts w:hint="cs"/>
          <w:rtl/>
        </w:rPr>
        <w:t xml:space="preserve"> </w:t>
      </w:r>
      <w:r w:rsidR="00BD0462" w:rsidRPr="00EC5D74">
        <w:rPr>
          <w:rFonts w:hint="cs"/>
          <w:rtl/>
        </w:rPr>
        <w:t>רגשי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בהשקפה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המתחלפים</w:t>
      </w:r>
      <w:r w:rsidR="00BD0462" w:rsidRPr="00EC5D74">
        <w:rPr>
          <w:rtl/>
        </w:rPr>
        <w:t>,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התעודדות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ההתרגשות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ולשבח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גליהם</w:t>
      </w:r>
      <w:r>
        <w:rPr>
          <w:rtl/>
        </w:rPr>
        <w:t>.</w:t>
      </w:r>
      <w:r w:rsidR="00750B14">
        <w:rPr>
          <w:rFonts w:hint="cs"/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למנוחתי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להשאירך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>,</w:t>
      </w:r>
      <w:r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6 ---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קב</w:t>
      </w:r>
      <w:r>
        <w:rPr>
          <w:rtl/>
        </w:rPr>
        <w:t xml:space="preserve"> </w:t>
      </w:r>
      <w:r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כמסתפק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בהבנת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ובההרגשה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הפנימית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לפניך</w:t>
      </w:r>
      <w:r>
        <w:rPr>
          <w:rtl/>
        </w:rPr>
        <w:t xml:space="preserve"> </w:t>
      </w:r>
      <w:r w:rsidR="00BD0462" w:rsidRPr="00EC5D74">
        <w:rPr>
          <w:rtl/>
        </w:rPr>
        <w:t>.-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אלחץ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לצמצם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ולכווץ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לפורטם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חשקה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נפשי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להתעלס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הנראה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כתבת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הביתה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תשובתי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חדשות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לכנות</w:t>
      </w:r>
      <w:r w:rsidR="00BD0462" w:rsidRPr="00EC5D74">
        <w:rPr>
          <w:rtl/>
        </w:rPr>
        <w:t xml:space="preserve"> ..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אוכל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הגולה</w:t>
      </w:r>
      <w:r w:rsidR="00BD0462" w:rsidRPr="00EC5D74">
        <w:rPr>
          <w:rtl/>
        </w:rPr>
        <w:t xml:space="preserve"> ..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ובבנין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וגזכה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ובשיבת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יעקב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המצפה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לתשועת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אברהם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>'</w:t>
      </w:r>
      <w:r>
        <w:rPr>
          <w:rtl/>
        </w:rPr>
        <w:t xml:space="preserve"> </w:t>
      </w:r>
    </w:p>
    <w:p w14:paraId="06E7059E" w14:textId="77777777" w:rsidR="00EC5D74" w:rsidRDefault="00EC5D74" w:rsidP="00EC5D74">
      <w:pPr>
        <w:jc w:val="center"/>
        <w:rPr>
          <w:rtl/>
        </w:rPr>
      </w:pPr>
    </w:p>
    <w:p w14:paraId="3F58C5E1" w14:textId="77777777" w:rsidR="00750B14" w:rsidRDefault="00BD0462" w:rsidP="00EC5D74">
      <w:pPr>
        <w:jc w:val="center"/>
        <w:rPr>
          <w:rtl/>
        </w:rPr>
      </w:pPr>
      <w:r w:rsidRPr="00EC5D74">
        <w:rPr>
          <w:rFonts w:hint="cs"/>
          <w:rtl/>
        </w:rPr>
        <w:t>צו</w:t>
      </w:r>
      <w:r w:rsidR="00EC5D74">
        <w:rPr>
          <w:rtl/>
        </w:rPr>
        <w:t>.</w:t>
      </w:r>
      <w:r w:rsidR="00EC5D74">
        <w:rPr>
          <w:rtl/>
        </w:rPr>
        <w:br/>
      </w:r>
      <w:r w:rsidRPr="00EC5D74">
        <w:rPr>
          <w:rFonts w:hint="cs"/>
          <w:rtl/>
        </w:rPr>
        <w:t>יקירי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שיחי</w:t>
      </w:r>
      <w:r w:rsidRPr="00EC5D74">
        <w:rPr>
          <w:rtl/>
        </w:rPr>
        <w:t>':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="00EC5D74">
        <w:rPr>
          <w:rtl/>
        </w:rPr>
        <w:t xml:space="preserve"> </w:t>
      </w:r>
      <w:r w:rsidRPr="00EC5D74">
        <w:rPr>
          <w:rtl/>
        </w:rPr>
        <w:t xml:space="preserve">:" </w:t>
      </w:r>
      <w:r w:rsidRPr="00EC5D74">
        <w:rPr>
          <w:rFonts w:hint="cs"/>
          <w:rtl/>
        </w:rPr>
        <w:t>מכתבך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 w:rsidR="00750B14">
        <w:rPr>
          <w:rFonts w:hint="cs"/>
          <w:rtl/>
        </w:rPr>
        <w:t xml:space="preserve"> </w:t>
      </w:r>
      <w:r w:rsidRPr="00EC5D74">
        <w:rPr>
          <w:rFonts w:hint="cs"/>
          <w:rtl/>
        </w:rPr>
        <w:t>לשמחת</w:t>
      </w:r>
      <w:r w:rsidRPr="00EC5D74">
        <w:rPr>
          <w:rtl/>
        </w:rPr>
        <w:t xml:space="preserve">: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.: </w:t>
      </w:r>
      <w:r w:rsidRPr="00EC5D74">
        <w:rPr>
          <w:rFonts w:hint="cs"/>
          <w:rtl/>
        </w:rPr>
        <w:t>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צדקת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בתביעתך</w:t>
      </w:r>
      <w:r w:rsidR="00EC5D74">
        <w:rPr>
          <w:rtl/>
        </w:rPr>
        <w:t>.</w:t>
      </w:r>
      <w:r w:rsidR="00750B14">
        <w:rPr>
          <w:rFonts w:hint="cs"/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750B14">
        <w:rPr>
          <w:rFonts w:hint="cs"/>
          <w:rtl/>
        </w:rPr>
        <w:t xml:space="preserve"> </w:t>
      </w:r>
      <w:r w:rsidRPr="00EC5D74">
        <w:rPr>
          <w:rFonts w:hint="cs"/>
          <w:rtl/>
        </w:rPr>
        <w:t>בדעתי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למצוא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למלאות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דרישתם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ולגמור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עדיין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מקורו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דברתי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7 ---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למנכו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קג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הודיעני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מצבו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ופעמים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ענינים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בארוכה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ופעמים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בקצרה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וכמהלך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הלבנה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עתידין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להתחדש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כמותה</w:t>
      </w:r>
      <w:r w:rsidR="00EC5D74">
        <w:rPr>
          <w:rtl/>
        </w:rPr>
        <w:t>.</w:t>
      </w:r>
      <w:r w:rsidR="00750B14">
        <w:rPr>
          <w:rFonts w:hint="cs"/>
          <w:rtl/>
        </w:rPr>
        <w:t xml:space="preserve"> </w:t>
      </w:r>
      <w:r w:rsidRPr="00EC5D74">
        <w:rPr>
          <w:rFonts w:hint="cs"/>
          <w:rtl/>
        </w:rPr>
        <w:t>נחזור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להעיקר</w:t>
      </w:r>
      <w:r w:rsidR="00EC5D74">
        <w:rPr>
          <w:rtl/>
        </w:rPr>
        <w:t>.</w:t>
      </w:r>
      <w:r w:rsidR="00750B14">
        <w:rPr>
          <w:rFonts w:hint="cs"/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שתמהת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בנפסל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ביוצא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ואחתום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כנפשך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lastRenderedPageBreak/>
        <w:t xml:space="preserve"> </w:t>
      </w:r>
      <w:r w:rsidRPr="00EC5D74">
        <w:rPr>
          <w:rtl/>
        </w:rPr>
        <w:t xml:space="preserve">--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והוחלס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אצלנו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שתגמור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הענין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למז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צז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מכתבך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לרפואתך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השלימה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צ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הרופא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אודותו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ונכון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לברר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לבקרו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ולעיין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למצוא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המכתב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יעתיק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מכתבו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הפעם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מכתבך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במועדו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הגהת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הדפוס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ונשלח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8 ---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קד</w:t>
      </w:r>
      <w:r w:rsidR="00EC5D74">
        <w:rPr>
          <w:rtl/>
        </w:rPr>
        <w:t xml:space="preserve"> </w:t>
      </w:r>
      <w:r w:rsidR="00CB78D0">
        <w:rPr>
          <w:rFonts w:hint="cs"/>
          <w:rtl/>
        </w:rPr>
        <w:t>=</w:t>
      </w:r>
      <w:r w:rsidRPr="00EC5D74">
        <w:rPr>
          <w:rFonts w:hint="cs"/>
          <w:rtl/>
        </w:rPr>
        <w:t>מהכא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מיוחד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להטריחך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מאד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הייתי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חפץ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שתבריא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גווך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להעמידו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משקלו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הנורמלי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יעלה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לעשות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למען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תזגיח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לשנת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בסשצ</w:t>
      </w:r>
      <w:r w:rsidRPr="00EC5D74">
        <w:rPr>
          <w:rtl/>
        </w:rPr>
        <w:t>"</w:t>
      </w:r>
      <w:r w:rsidRPr="00EC5D74">
        <w:rPr>
          <w:rFonts w:hint="cs"/>
          <w:rtl/>
        </w:rPr>
        <w:t>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ותפרח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ותמצא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ששון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כנפשך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שמחתי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הקשבתי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מיחוש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מעיים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והייתי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רעב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משלום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בריאותך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שמור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בזכרוני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נדחה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דבריך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להודיעני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מזה</w:t>
      </w:r>
      <w:r w:rsidR="00EC5D74">
        <w:rPr>
          <w:rtl/>
        </w:rPr>
        <w:t>.</w:t>
      </w:r>
      <w:r w:rsidR="00EC5D74">
        <w:rPr>
          <w:rtl/>
        </w:rPr>
        <w:br/>
      </w:r>
      <w:r w:rsidRPr="00EC5D74">
        <w:rPr>
          <w:rFonts w:hint="cs"/>
          <w:rtl/>
        </w:rPr>
        <w:t>יקירי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שיחי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הודיעני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מלימודך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ומשביעת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רצונך</w:t>
      </w:r>
      <w:r w:rsidR="00EC5D74">
        <w:rPr>
          <w:rtl/>
        </w:rPr>
        <w:t>.</w:t>
      </w:r>
      <w:r w:rsidR="00EC5D74">
        <w:rPr>
          <w:rtl/>
        </w:rPr>
        <w:br/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לדעת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יכבד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נעימים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המחכה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לדבריך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תקבל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הנשלח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עבורך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': (</w:t>
      </w:r>
      <w:r w:rsidRPr="00EC5D74">
        <w:rPr>
          <w:rFonts w:hint="cs"/>
          <w:rtl/>
        </w:rPr>
        <w:t>מתוך</w:t>
      </w:r>
      <w:r w:rsidR="00EC5D74">
        <w:rPr>
          <w:rFonts w:hint="cs"/>
          <w:rtl/>
        </w:rPr>
        <w:t xml:space="preserve"> </w:t>
      </w:r>
      <w:r w:rsidRPr="00EC5D74">
        <w:rPr>
          <w:rFonts w:hint="cs"/>
          <w:rtl/>
        </w:rPr>
        <w:t>מכתכים</w:t>
      </w:r>
      <w:r w:rsidRPr="00EC5D74">
        <w:rPr>
          <w:rtl/>
        </w:rPr>
        <w:t>)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9 ---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למצכו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יקרתו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כהוגן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חלילה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העלמת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לבשרני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משמחות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הערותיך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עיינתי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ההערה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כמדומה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שתמצאה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במנחת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חינוך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קולת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למידין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חזק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ואמץ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חטוף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ואכול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לבי־קייטא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להחלמה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תשתדל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ובקש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מנפשך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להתחסד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גופך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קא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מכתבך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עכשו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ואני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לרפואתך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במהרה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והריני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למכתבך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לרפו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קב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שלוכט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דבריך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היקרים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שכבר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10 ---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>=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חכיתי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להקשיב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משלומך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עדנה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לדבריך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להקשיב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משלומך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לבריאות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שלמה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לדרישת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הבריאות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והגני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להחליף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לעשות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בלמודים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כנפשך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הטובה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כ</w:t>
      </w:r>
      <w:r w:rsidRPr="00EC5D74">
        <w:rPr>
          <w:rtl/>
        </w:rPr>
        <w:t>"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תמוז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</w:t>
      </w:r>
      <w:r w:rsidRPr="00EC5D74">
        <w:rPr>
          <w:rtl/>
        </w:rPr>
        <w:t>-</w:t>
      </w:r>
      <w:r w:rsidRPr="00EC5D74">
        <w:rPr>
          <w:rFonts w:hint="cs"/>
          <w:rtl/>
        </w:rPr>
        <w:t>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להשיבני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תיכף</w:t>
      </w:r>
      <w:r w:rsidRPr="00EC5D74">
        <w:rPr>
          <w:rtl/>
        </w:rPr>
        <w:t>!</w:t>
      </w:r>
    </w:p>
    <w:p w14:paraId="2666B18D" w14:textId="77777777" w:rsidR="00750B14" w:rsidRDefault="00EC5D74" w:rsidP="00750B14">
      <w:pPr>
        <w:pStyle w:val="31"/>
        <w:bidi/>
        <w:rPr>
          <w:rtl/>
        </w:rPr>
      </w:pPr>
      <w:r>
        <w:rPr>
          <w:rFonts w:cstheme="minorBidi"/>
          <w:rtl/>
        </w:rPr>
        <w:t xml:space="preserve"> </w:t>
      </w:r>
      <w:r w:rsidR="00BD0462" w:rsidRPr="00EC5D74">
        <w:rPr>
          <w:rFonts w:hint="cs"/>
          <w:rtl/>
        </w:rPr>
        <w:t>קג</w:t>
      </w:r>
      <w:r>
        <w:rPr>
          <w:rFonts w:cstheme="minorBidi"/>
          <w:rtl/>
        </w:rPr>
        <w:t>.</w:t>
      </w:r>
    </w:p>
    <w:p w14:paraId="2CAB021A" w14:textId="4BAC2726" w:rsidR="00EC5D7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וישע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ונעימות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ובריאותך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--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הנרפא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והנני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קז</w:t>
      </w:r>
      <w:r w:rsidR="00EC5D74">
        <w:rPr>
          <w:rtl/>
        </w:rPr>
        <w:t xml:space="preserve"> </w:t>
      </w:r>
    </w:p>
    <w:p w14:paraId="5D3EB569" w14:textId="77777777" w:rsidR="00750B14" w:rsidRDefault="00BD0462" w:rsidP="00750B14">
      <w:pPr>
        <w:pStyle w:val="31"/>
        <w:bidi/>
        <w:rPr>
          <w:rtl/>
        </w:rPr>
      </w:pPr>
      <w:r w:rsidRPr="00EC5D74">
        <w:rPr>
          <w:rFonts w:hint="cs"/>
          <w:rtl/>
        </w:rPr>
        <w:t>קד</w:t>
      </w:r>
      <w:r w:rsidR="00EC5D74">
        <w:rPr>
          <w:rFonts w:cstheme="minorBidi"/>
          <w:rtl/>
        </w:rPr>
        <w:t>.</w:t>
      </w:r>
    </w:p>
    <w:p w14:paraId="5727A0DF" w14:textId="350A0A6D" w:rsidR="00EC5D7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בכתובים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שביקורך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הופרע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הויעוד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בטיול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חוצות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סידורך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העלמת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ונתעלמת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איפה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עמדך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לירושלים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בצירוף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המדובר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המכתב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בהודעה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המחכה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 </w:t>
      </w:r>
      <w:r w:rsidR="00EC5D74">
        <w:rPr>
          <w:rtl/>
        </w:rPr>
        <w:t>--- =</w:t>
      </w:r>
      <w:r>
        <w:rPr>
          <w:rtl/>
        </w:rPr>
        <w:br/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מבריאותך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ירושלימה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בסשצ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ומאושרים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ויזכה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לשמחה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תדירית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בחידושים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ואמתיים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הסגולה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ברצותי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הכושר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הטרדא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מעוכב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הזהירות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מתיחות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לשרירי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שטחי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ומסודרים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כישרך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המצוין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לשקידת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ותהא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דעתך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מחכמתך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אגדת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ולסדרם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חינוך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צנוע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להחליף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המלצה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Fonts w:hint="cs"/>
          <w:rtl/>
        </w:rPr>
        <w:t>ס.</w:t>
      </w:r>
      <w:r w:rsidR="00EC5D74">
        <w:rPr>
          <w:rtl/>
        </w:rPr>
        <w:br/>
      </w:r>
      <w:r w:rsidR="00BD0462" w:rsidRPr="00EC5D74">
        <w:rPr>
          <w:rFonts w:hint="cs"/>
          <w:rtl/>
        </w:rPr>
        <w:t>להתרחק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שגורמת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הירוס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ללמד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עידוד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במשכורת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זעומה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Fonts w:hint="cs"/>
          <w:rtl/>
        </w:rPr>
        <w:t>סד.</w:t>
      </w:r>
      <w:r w:rsidR="00EC5D74">
        <w:rPr>
          <w:rtl/>
        </w:rPr>
        <w:br/>
      </w:r>
      <w:r w:rsidR="00BD0462" w:rsidRPr="00EC5D74">
        <w:rPr>
          <w:rFonts w:hint="cs"/>
          <w:rtl/>
        </w:rPr>
        <w:t>היסוד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בהנהלת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ההתאמה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ההגונה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המשותף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Fonts w:hint="cs"/>
          <w:rtl/>
        </w:rPr>
        <w:t>סה.</w:t>
      </w:r>
      <w:r w:rsidR="00EC5D74">
        <w:rPr>
          <w:rtl/>
        </w:rPr>
        <w:br/>
      </w:r>
      <w:r w:rsidR="00BD0462" w:rsidRPr="00EC5D74">
        <w:rPr>
          <w:rFonts w:hint="cs"/>
          <w:rtl/>
        </w:rPr>
        <w:t>לתמוך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כשהיוקר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האמיר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Fonts w:hint="cs"/>
          <w:rtl/>
        </w:rPr>
        <w:t>סו.</w:t>
      </w:r>
      <w:r w:rsidR="00EC5D74">
        <w:rPr>
          <w:rtl/>
        </w:rPr>
        <w:br/>
      </w:r>
      <w:r w:rsidR="00BD0462" w:rsidRPr="00EC5D74">
        <w:rPr>
          <w:rFonts w:hint="cs"/>
          <w:rtl/>
        </w:rPr>
        <w:lastRenderedPageBreak/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צעירים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בבריאותו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קטנה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בארצנו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למברו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לחתונת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שנודעתי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נמסרה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גלויתו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זריזות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בשאילת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לחוד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ולהפוך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התכלית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גלויתך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הכאב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ממדינת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וחנני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לברכך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ועזרת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לדבריך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דרוסקניקי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בבשורתך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בבואך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האירוסין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נתאחרה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בחפצי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בהערתך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- 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ומש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כראוי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-~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ברורות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מובטחני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אחיו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ואחיותיו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ומשפחתם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נצולו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רוסיא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הסער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>',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בשבילם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דרישה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לכניסתם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צרפתה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ופרטי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לזרזו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ולהועץ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פוגעים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בנדודם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ובגלותם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נתבקשתי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בבקשה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נוסף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הבקשות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בצאתו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קצר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נותנין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שיעמוד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הספקתו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ההיא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אחראי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הויזה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רוצה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ליהנות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מאנשים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כידוע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שיתחסד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להקונסול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האמריקני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קיצ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במלאוי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יחשוך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מבוקשו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שיפקד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בפקודת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ורחמים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ומבורכים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בני־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ברגשי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קץ</w:t>
      </w:r>
      <w:r w:rsidR="00BD0462" w:rsidRPr="00EC5D74">
        <w:rPr>
          <w:rtl/>
        </w:rPr>
        <w:t>!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מהול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ושובע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משתתף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בשמחתם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ולשוני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והצלחת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החתן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ואקבע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שהורוני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דרכם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צלחה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תשכון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ויזכו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יבורך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</w:p>
    <w:p w14:paraId="18E28938" w14:textId="77777777" w:rsidR="00750B14" w:rsidRDefault="00EC5D74" w:rsidP="00EC5D74">
      <w:pPr>
        <w:jc w:val="center"/>
        <w:rPr>
          <w:rtl/>
        </w:rPr>
      </w:pPr>
      <w:r>
        <w:rPr>
          <w:rFonts w:hint="cs"/>
          <w:rtl/>
        </w:rPr>
        <w:br/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קיד</w:t>
      </w:r>
      <w:r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הכינותי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לבבי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הטרדות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נחוצים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הזדמנות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שנזכרתי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וקיימתי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יגעים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18 ---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למנכו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קיג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והריני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השובע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ושביעת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>
        <w:rPr>
          <w:rFonts w:hint="cs"/>
          <w:rtl/>
        </w:rPr>
        <w:br/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קטו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בערבות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לתשלום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מבלעדי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הערתי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תקותי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>
        <w:rPr>
          <w:rFonts w:hint="cs"/>
          <w:rtl/>
        </w:rPr>
        <w:br/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קטז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>
        <w:rPr>
          <w:rtl/>
        </w:rPr>
        <w:t xml:space="preserve"> </w:t>
      </w:r>
      <w:r w:rsidR="00BD0462" w:rsidRPr="00EC5D74">
        <w:rPr>
          <w:rtl/>
        </w:rPr>
        <w:t xml:space="preserve">*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להאריך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ממהר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תתענה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יהפך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לששון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>
        <w:rPr>
          <w:rFonts w:hint="cs"/>
          <w:rtl/>
        </w:rPr>
        <w:br/>
      </w:r>
      <w:r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יתענה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19 ---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קיד</w:t>
      </w:r>
      <w:r>
        <w:rPr>
          <w:rtl/>
        </w:rPr>
        <w:t xml:space="preserve"> </w:t>
      </w:r>
      <w:r w:rsidR="00CB78D0">
        <w:rPr>
          <w:rFonts w:hint="cs"/>
          <w:rtl/>
        </w:rPr>
        <w:t>=</w:t>
      </w:r>
      <w:r w:rsidR="00BD0462" w:rsidRPr="00EC5D74">
        <w:rPr>
          <w:rFonts w:hint="cs"/>
          <w:rtl/>
        </w:rPr>
        <w:t>קיז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נכנסתי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ומפני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שחוששני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להשהות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לעיון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ביתר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>
        <w:rPr>
          <w:rtl/>
        </w:rPr>
        <w:t>.</w:t>
      </w:r>
      <w:r w:rsidR="00CB78D0">
        <w:rPr>
          <w:rtl/>
        </w:rPr>
        <w:br/>
      </w:r>
      <w:r w:rsidR="00BD0462" w:rsidRPr="00EC5D74">
        <w:rPr>
          <w:rFonts w:hint="cs"/>
          <w:rtl/>
        </w:rPr>
        <w:t>תמסור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 - [</w:t>
      </w:r>
      <w:r w:rsidR="00BD0462" w:rsidRPr="00EC5D74">
        <w:rPr>
          <w:rFonts w:hint="cs"/>
          <w:rtl/>
        </w:rPr>
        <w:t>שהיה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נקרא</w:t>
      </w:r>
      <w:r w:rsidR="00BD0462" w:rsidRPr="00EC5D74">
        <w:rPr>
          <w:rtl/>
        </w:rPr>
        <w:t xml:space="preserve"> - -]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שקבלתי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עומד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בקרן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השיבותי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ליישב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והגני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וכבוד</w:t>
      </w:r>
      <w:r>
        <w:rPr>
          <w:rtl/>
        </w:rPr>
        <w:t>.</w:t>
      </w:r>
    </w:p>
    <w:p w14:paraId="42CD57F9" w14:textId="77777777" w:rsidR="00750B1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קיח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*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בזמגו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החביבים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הפגעות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הולדת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לקדמו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משמחי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מבוקשו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הנולד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יזכה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לגדלו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לתולחולמע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באהבתו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</w:p>
    <w:p w14:paraId="6D97217A" w14:textId="65D54BE4" w:rsidR="00750B14" w:rsidRDefault="00BD0462" w:rsidP="00750B14">
      <w:pPr>
        <w:pStyle w:val="21"/>
        <w:bidi/>
        <w:rPr>
          <w:rtl/>
        </w:rPr>
      </w:pPr>
      <w:r w:rsidRPr="00750B14">
        <w:rPr>
          <w:rFonts w:hint="cs"/>
          <w:rtl/>
        </w:rPr>
        <w:t>●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אחר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פגזי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ירושלים</w:t>
      </w:r>
      <w:r w:rsidR="00EC5D74" w:rsidRPr="00750B14">
        <w:rPr>
          <w:rtl/>
        </w:rPr>
        <w:t>.</w:t>
      </w:r>
    </w:p>
    <w:p w14:paraId="4B813CC6" w14:textId="588E7E7B" w:rsidR="00CB78D0" w:rsidRDefault="00CB78D0" w:rsidP="00EC5D74">
      <w:pPr>
        <w:jc w:val="center"/>
        <w:rPr>
          <w:rtl/>
        </w:rPr>
      </w:pPr>
      <w:r w:rsidRPr="00750B14">
        <w:rPr>
          <w:rFonts w:ascii="Times New Roman" w:eastAsiaTheme="minorEastAsia" w:hAnsi="Times New Roman" w:cs="Times New Roman"/>
          <w:b/>
          <w:bCs/>
          <w:kern w:val="0"/>
          <w:sz w:val="36"/>
          <w:szCs w:val="36"/>
          <w:rtl/>
          <w14:ligatures w14:val="none"/>
        </w:rPr>
        <w:lastRenderedPageBreak/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20 ---</w:t>
      </w:r>
      <w:r w:rsidR="00EC5D74">
        <w:rPr>
          <w:rtl/>
        </w:rPr>
        <w:t xml:space="preserve"> </w:t>
      </w:r>
      <w:r>
        <w:rPr>
          <w:rFonts w:hint="cs"/>
          <w:rtl/>
        </w:rPr>
        <w:t>=</w:t>
      </w:r>
    </w:p>
    <w:p w14:paraId="41E1E46D" w14:textId="58B56CDF" w:rsidR="00CB78D0" w:rsidRDefault="00BD0462" w:rsidP="00EC5D74">
      <w:pPr>
        <w:jc w:val="center"/>
        <w:rPr>
          <w:rtl/>
        </w:rPr>
      </w:pPr>
      <w:r w:rsidRPr="00EC5D74">
        <w:rPr>
          <w:rFonts w:hint="cs"/>
          <w:rtl/>
        </w:rPr>
        <w:t>קיט</w:t>
      </w:r>
      <w:r w:rsidR="00EC5D74">
        <w:rPr>
          <w:rtl/>
        </w:rPr>
        <w:t>.</w:t>
      </w:r>
      <w:r w:rsidR="00CB78D0">
        <w:rPr>
          <w:rtl/>
        </w:rPr>
        <w:br/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שולח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העתק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תעודת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ידידי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יליד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קאסאווא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תלמיד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הגדול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עשיר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הימים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מחזיק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חרשת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עורות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המלחמה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פתאום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נהפכה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הגלגל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עבורו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רשיון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כניסה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לחזור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לאחי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הנסיעה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בצוותא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</w:t>
      </w:r>
      <w:r w:rsidRPr="00EC5D74">
        <w:rPr>
          <w:rFonts w:hint="cs"/>
          <w:rtl/>
        </w:rPr>
        <w:t>בשעה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יודע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שיחי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נסיעתו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ומפני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טרדת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עיוה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אקצר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ואכפול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רב</w:t>
      </w:r>
      <w:r w:rsidR="00EC5D74">
        <w:rPr>
          <w:rtl/>
        </w:rPr>
        <w:t>.</w:t>
      </w:r>
      <w:r w:rsidR="00CB78D0">
        <w:rPr>
          <w:rtl/>
        </w:rPr>
        <w:br/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קכ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ascii="Arial" w:hAnsi="Arial" w:cs="Arial" w:hint="cs"/>
          <w:rtl/>
        </w:rPr>
        <w:t>●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שהזכירו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יקרים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להגיד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אפגע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ביוקר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וברכה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וברכת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הבע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קכא</w:t>
      </w:r>
      <w:r w:rsidR="00EC5D74">
        <w:rPr>
          <w:rtl/>
        </w:rPr>
        <w:t>.</w:t>
      </w:r>
      <w:r w:rsidR="00CB78D0">
        <w:rPr>
          <w:rtl/>
        </w:rPr>
        <w:br/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ידי</w:t>
      </w:r>
      <w:r w:rsidRPr="00EC5D74">
        <w:rPr>
          <w:rtl/>
        </w:rPr>
        <w:t>"</w:t>
      </w:r>
      <w:r w:rsidRPr="00EC5D74">
        <w:rPr>
          <w:rFonts w:hint="cs"/>
          <w:rtl/>
        </w:rPr>
        <w:t>נ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ויקירי</w:t>
      </w:r>
      <w:r w:rsidRPr="00EC5D74">
        <w:rPr>
          <w:rtl/>
        </w:rPr>
        <w:t xml:space="preserve"> -~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וברכה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משלומו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ומכא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.</w:t>
      </w:r>
      <w:r w:rsidR="00CB78D0">
        <w:rPr>
          <w:rtl/>
        </w:rPr>
        <w:br/>
      </w:r>
      <w:r w:rsidRPr="00EC5D74">
        <w:rPr>
          <w:rFonts w:hint="cs"/>
          <w:rtl/>
        </w:rPr>
        <w:t>המדובר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בכמח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עניני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צדקה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שהשואל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איזח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לבכר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21 ---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קעז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קוצן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חגנות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יהמה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נפשי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לדעתם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טרדות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הגלות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ימנעוני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מזה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וברגעים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זכרונך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מאד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כבד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אי־הקשיבי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כבירים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כאלה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מחכה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למכתבך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בטוח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באדריסתך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בספק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וכאשר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יגיעוני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</w:t>
      </w:r>
      <w:r w:rsidRPr="00EC5D74">
        <w:rPr>
          <w:rtl/>
        </w:rPr>
        <w:t>"</w:t>
      </w:r>
      <w:r w:rsidRPr="00EC5D74">
        <w:rPr>
          <w:rFonts w:hint="cs"/>
          <w:rtl/>
        </w:rPr>
        <w:t>נ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אתך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באהבתך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CB78D0">
        <w:rPr>
          <w:rFonts w:hint="cs"/>
          <w:rtl/>
        </w:rPr>
        <w:t xml:space="preserve"> </w:t>
      </w:r>
      <w:r w:rsidRPr="00EC5D74">
        <w:rPr>
          <w:rFonts w:hint="cs"/>
          <w:rtl/>
        </w:rPr>
        <w:t>קרליץ</w:t>
      </w:r>
      <w:r w:rsidR="00EC5D74">
        <w:rPr>
          <w:rtl/>
        </w:rPr>
        <w:t xml:space="preserve"> </w:t>
      </w:r>
    </w:p>
    <w:p w14:paraId="41937C08" w14:textId="77777777" w:rsidR="00750B14" w:rsidRDefault="00750B14" w:rsidP="00EC5D74">
      <w:pPr>
        <w:jc w:val="center"/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</w:pPr>
    </w:p>
    <w:p w14:paraId="469C3F19" w14:textId="77777777" w:rsidR="00750B14" w:rsidRDefault="00BD0462" w:rsidP="00750B14">
      <w:pPr>
        <w:pStyle w:val="31"/>
        <w:bidi/>
        <w:rPr>
          <w:rtl/>
        </w:rPr>
      </w:pPr>
      <w:r w:rsidRPr="00750B14">
        <w:rPr>
          <w:rFonts w:hint="cs"/>
          <w:rtl/>
        </w:rPr>
        <w:t>קכב</w:t>
      </w:r>
      <w:r w:rsidR="00EC5D74" w:rsidRPr="00750B14">
        <w:rPr>
          <w:rtl/>
        </w:rPr>
        <w:t>.</w:t>
      </w:r>
    </w:p>
    <w:p w14:paraId="09FA0353" w14:textId="77777777" w:rsidR="00750B14" w:rsidRDefault="00CB78D0" w:rsidP="00EC5D74">
      <w:pPr>
        <w:jc w:val="center"/>
        <w:rPr>
          <w:rtl/>
        </w:rPr>
      </w:pPr>
      <w:r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מעוכב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נוזדקק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להנחוצות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בערכאות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lastRenderedPageBreak/>
        <w:t>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זולת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ששאלת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בהמקומיים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לשלוח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</w:p>
    <w:p w14:paraId="6E771DC9" w14:textId="3E8185E2" w:rsidR="00750B14" w:rsidRPr="00750B14" w:rsidRDefault="00BD0462" w:rsidP="00750B14">
      <w:pPr>
        <w:pStyle w:val="31"/>
        <w:bidi/>
        <w:rPr>
          <w:rtl/>
        </w:rPr>
      </w:pPr>
      <w:r w:rsidRPr="00750B14">
        <w:rPr>
          <w:rFonts w:hint="cs"/>
          <w:rtl/>
        </w:rPr>
        <w:t>קכג</w:t>
      </w:r>
      <w:r w:rsidR="00EC5D74" w:rsidRPr="00750B14">
        <w:rPr>
          <w:rtl/>
        </w:rPr>
        <w:t>.</w:t>
      </w:r>
    </w:p>
    <w:p w14:paraId="112D1519" w14:textId="77777777" w:rsidR="00750B1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הסיבוך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שנפגשָ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הסתבכות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רוגז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המעיקים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והוחלט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חשוון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שנת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בסשצ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שלף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מהחובה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מכתביך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נתאחרו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הדרישות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הנחוצות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המוטלות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תסלח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בא־בקצרה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השתיקה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שדחית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שבחיות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ראינוהו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חנוני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פקח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עאכו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ותחליף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הפסקה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ארוכה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ובפרט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וארוכים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תוחלתם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ממושכה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לגכון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תתקן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מבדקי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מתגעגע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חיי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הצמצום</w:t>
      </w:r>
      <w:r w:rsidR="00BD0462" w:rsidRPr="00EC5D74">
        <w:rPr>
          <w:rtl/>
        </w:rPr>
        <w:t xml:space="preserve">] </w:t>
      </w:r>
      <w:r w:rsidR="00BD0462" w:rsidRPr="00EC5D74">
        <w:rPr>
          <w:rFonts w:hint="cs"/>
          <w:rtl/>
        </w:rPr>
        <w:t>והצמצום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מתפללים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פרנסתך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בריוח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בתפלתנו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אוטומטי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עא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לתומכי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כשמחשבים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כמחירו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חובתנו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מכריזים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אכסניא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עה</w:t>
      </w:r>
      <w:r w:rsidR="00EC5D74">
        <w:rPr>
          <w:rtl/>
        </w:rPr>
        <w:t>.</w:t>
      </w:r>
    </w:p>
    <w:p w14:paraId="538348E0" w14:textId="77777777" w:rsidR="00750B14" w:rsidRDefault="00CB78D0" w:rsidP="00750B14">
      <w:pPr>
        <w:pStyle w:val="21"/>
        <w:bidi/>
        <w:rPr>
          <w:rStyle w:val="22"/>
          <w:rtl/>
        </w:rPr>
      </w:pPr>
      <w:r>
        <w:rPr>
          <w:rtl/>
        </w:rPr>
        <w:br/>
      </w:r>
      <w:r w:rsidR="00BD0462" w:rsidRPr="00750B14">
        <w:rPr>
          <w:rStyle w:val="22"/>
          <w:rFonts w:hint="cs"/>
          <w:rtl/>
        </w:rPr>
        <w:t>בעניני</w:t>
      </w:r>
      <w:r w:rsidR="00BD0462" w:rsidRPr="00750B14">
        <w:rPr>
          <w:rStyle w:val="22"/>
          <w:rtl/>
        </w:rPr>
        <w:t xml:space="preserve"> </w:t>
      </w:r>
      <w:r w:rsidR="00BD0462" w:rsidRPr="00750B14">
        <w:rPr>
          <w:rStyle w:val="22"/>
          <w:rFonts w:hint="cs"/>
          <w:rtl/>
        </w:rPr>
        <w:t>צבור</w:t>
      </w:r>
      <w:r w:rsidR="00EC5D74" w:rsidRPr="00750B14">
        <w:rPr>
          <w:rStyle w:val="22"/>
          <w:rtl/>
        </w:rPr>
        <w:t>.</w:t>
      </w:r>
    </w:p>
    <w:p w14:paraId="77A41AB8" w14:textId="098F24CC" w:rsidR="00750B14" w:rsidRDefault="00CB78D0" w:rsidP="00EC5D74">
      <w:pPr>
        <w:jc w:val="center"/>
        <w:rPr>
          <w:rFonts w:ascii="Times New Roman" w:eastAsiaTheme="minorEastAsia" w:hAnsi="Times New Roman" w:cs="Times New Roman"/>
          <w:b/>
          <w:bCs/>
          <w:kern w:val="0"/>
          <w:sz w:val="36"/>
          <w:szCs w:val="36"/>
          <w:rtl/>
          <w14:ligatures w14:val="none"/>
        </w:rPr>
      </w:pPr>
      <w:r w:rsidRPr="00750B14">
        <w:rPr>
          <w:rStyle w:val="22"/>
          <w:rtl/>
        </w:rPr>
        <w:br/>
      </w:r>
      <w:r w:rsidR="00BD0462" w:rsidRPr="00750B14">
        <w:rPr>
          <w:rFonts w:ascii="Times New Roman" w:eastAsiaTheme="minorEastAsia" w:hAnsi="Times New Roman" w:cs="Times New Roman" w:hint="cs"/>
          <w:b/>
          <w:bCs/>
          <w:kern w:val="0"/>
          <w:sz w:val="27"/>
          <w:szCs w:val="27"/>
          <w:rtl/>
          <w14:ligatures w14:val="none"/>
        </w:rPr>
        <w:t>עו</w:t>
      </w:r>
      <w:r w:rsidR="00EC5D74"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t>.</w:t>
      </w:r>
      <w:r w:rsidRPr="00750B14"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אוטומטית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המבטלים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קונטרס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בהוראת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רוצח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EC5D74">
        <w:rPr>
          <w:rtl/>
        </w:rPr>
        <w:t>.</w:t>
      </w:r>
      <w:r>
        <w:rPr>
          <w:rtl/>
        </w:rPr>
        <w:br/>
      </w:r>
    </w:p>
    <w:p w14:paraId="4CA46043" w14:textId="76B422B3" w:rsidR="00750B14" w:rsidRPr="00750B14" w:rsidRDefault="00BD0462" w:rsidP="00750B14">
      <w:pPr>
        <w:pStyle w:val="21"/>
        <w:bidi/>
        <w:rPr>
          <w:rtl/>
        </w:rPr>
      </w:pPr>
      <w:r w:rsidRPr="00750B14">
        <w:rPr>
          <w:rFonts w:hint="cs"/>
          <w:rtl/>
        </w:rPr>
        <w:t>לסייע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בבנין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מקואות</w:t>
      </w:r>
      <w:r w:rsidR="00EC5D74" w:rsidRPr="00750B14">
        <w:rPr>
          <w:rtl/>
        </w:rPr>
        <w:t>.</w:t>
      </w:r>
    </w:p>
    <w:p w14:paraId="5176DAD1" w14:textId="2668DC38" w:rsidR="00750B14" w:rsidRPr="00750B14" w:rsidRDefault="00CB78D0" w:rsidP="00750B14">
      <w:pPr>
        <w:jc w:val="center"/>
        <w:rPr>
          <w:rtl/>
        </w:rPr>
      </w:pPr>
      <w:r w:rsidRPr="00750B14">
        <w:rPr>
          <w:rStyle w:val="22"/>
          <w:rtl/>
        </w:rPr>
        <w:br/>
      </w:r>
      <w:r w:rsidR="00BD0462" w:rsidRPr="00EC5D74">
        <w:rPr>
          <w:rFonts w:hint="cs"/>
          <w:rtl/>
        </w:rPr>
        <w:t>פא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25 ---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צין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שתחליף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ותצליח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כלבבך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השקט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העיקר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שתתחזק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ולגרש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ויאוש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שתתחדש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ורצוי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שלמא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בחקירות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כניסת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היחיד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לדעתי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בחקירת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החולת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סיבת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בסדר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בכבוד</w:t>
      </w:r>
      <w:r w:rsidR="00BD0462"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שלומכון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ישגא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להילדה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הניצלת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ולהשיאה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להצלחה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להצליח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הסובה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־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הפתע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נפתעתי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אבד</w:t>
      </w:r>
      <w:r w:rsidR="00BD0462" w:rsidRPr="00EC5D74">
        <w:rPr>
          <w:rtl/>
        </w:rPr>
        <w:t xml:space="preserve">!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אנחמך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>!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בנחמה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אוהבו</w:t>
      </w:r>
      <w:r w:rsidR="00BD0462"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27 ---</w:t>
      </w:r>
      <w:r w:rsidR="00EC5D74">
        <w:rPr>
          <w:rtl/>
        </w:rPr>
        <w:t xml:space="preserve"> </w:t>
      </w:r>
      <w:r w:rsidR="00BD0462" w:rsidRPr="00750B14">
        <w:rPr>
          <w:rFonts w:hint="cs"/>
          <w:rtl/>
        </w:rPr>
        <w:t>שונות</w:t>
      </w:r>
      <w:r w:rsidR="00EC5D74" w:rsidRPr="00750B14">
        <w:rPr>
          <w:rtl/>
        </w:rPr>
        <w:t xml:space="preserve"> </w:t>
      </w:r>
    </w:p>
    <w:p w14:paraId="7C0F4A4F" w14:textId="77777777" w:rsidR="00750B14" w:rsidRDefault="00BD0462" w:rsidP="00EC5D74">
      <w:pPr>
        <w:jc w:val="center"/>
        <w:rPr>
          <w:rtl/>
        </w:rPr>
      </w:pPr>
      <w:r w:rsidRPr="00EC5D74">
        <w:rPr>
          <w:rFonts w:hint="cs"/>
          <w:rtl/>
        </w:rPr>
        <w:t>קלב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מורגל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להחזיק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האמונה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נעשה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בעולם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השגחתו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</w:t>
      </w:r>
      <w:r w:rsidRPr="00EC5D74">
        <w:rPr>
          <w:rtl/>
        </w:rPr>
        <w:t xml:space="preserve">', </w:t>
      </w:r>
      <w:r w:rsidRPr="00EC5D74">
        <w:rPr>
          <w:rFonts w:hint="cs"/>
          <w:rtl/>
        </w:rPr>
        <w:t>והריני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מתאמץ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להעביר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הגזירה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ולפיכך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מתייחס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בקרירות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להשתדלות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ההשתדלות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קלג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יקירי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- ~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וברכה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נתראיתי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נסיעתי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בדברי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עש</w:t>
      </w:r>
      <w:r w:rsidRPr="00EC5D74">
        <w:rPr>
          <w:rtl/>
        </w:rPr>
        <w:t>"</w:t>
      </w:r>
      <w:r w:rsidRPr="00EC5D74">
        <w:rPr>
          <w:rFonts w:hint="cs"/>
          <w:rtl/>
        </w:rPr>
        <w:t>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העבר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דברתי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בהתמרמרות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נגד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גדלו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בדרך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ששמעתי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האלצוני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רפה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ואח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מנוחתי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נכשלתי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דעתי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להמחזיקים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בתורת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לדעת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באופים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האמתי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הותר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באומנותו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להאיש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הדורש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לצורך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שתורתו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אומנותו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כש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להודיע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להמחזיקים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וצריכים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לדעת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הידיעה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ומדתם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גופי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מ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זהיִרות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יתירה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משנה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28 ---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קכב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קוצן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חנרות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בקוצו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וגמצא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מוציא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טרם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נתראיתי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בהתראותי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מצאתי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דברים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ודעתו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כדעתנו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והמוסרים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ירדו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דעתו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ידעתי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יהיו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מוקשים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בעיניך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רצוני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בכתב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ובכלל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הנגי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נוסה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הצדק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נגד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מבקרנו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כאשר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גליתיך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פעמים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קורטוב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ותרנות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נגד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מפירי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בשביל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חלילה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לחשדו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רצונו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ומקפיד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להתרחק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מלתת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בחוץ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מושג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אדותו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זהו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אחר</w:t>
      </w:r>
      <w:r w:rsidR="00EC5D74">
        <w:rPr>
          <w:rtl/>
        </w:rPr>
        <w:t>.</w:t>
      </w:r>
    </w:p>
    <w:p w14:paraId="09DBB042" w14:textId="77777777" w:rsidR="00750B14" w:rsidRDefault="00CB78D0" w:rsidP="00750B14">
      <w:pPr>
        <w:pStyle w:val="31"/>
        <w:bidi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קלד</w:t>
      </w:r>
      <w:r w:rsidR="00BD0462" w:rsidRPr="00EC5D74">
        <w:rPr>
          <w:rtl/>
        </w:rPr>
        <w:t xml:space="preserve"> ·</w:t>
      </w:r>
      <w:r w:rsidR="00EC5D74">
        <w:rPr>
          <w:rFonts w:cstheme="minorBidi"/>
          <w:rtl/>
        </w:rPr>
        <w:t>.</w:t>
      </w:r>
    </w:p>
    <w:p w14:paraId="0E1EF7F1" w14:textId="29B0900C" w:rsidR="00750B14" w:rsidRDefault="00CB78D0" w:rsidP="00750B1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לבשרם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שהתרצה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הרצועות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והטלתי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בשרי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ראשונה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תפילין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החלפתי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ושהה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הועבר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יצסרך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השיער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הוציאם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לנקותו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מדלדולי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שַליס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29 ---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וקרומין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הדיוט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חפצתי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ולצוותו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בואי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עיבוד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כשחולקין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ודוכסוסטו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העיבוד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בהנשאר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הרצועות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סילוק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חציצה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חוצצין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ואכפול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אברהם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האומן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שגרר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מחשבה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מספקת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2 .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להקדים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מאחרין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ליחידים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יזדמן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בעתיד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תזניחהו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העתיד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לחקור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קונן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חנרות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יזמין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מברכך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בעתידות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ומוצלחות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במתיחות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בצער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להשכיל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ולהצליח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בפרטיותו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נודעים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מרבנן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הגיל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מפגרים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בזריזותן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התיחסו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לעניננו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ממדינת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להשיג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שיבואו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ממדנה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תאחרו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לתשובתו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נתאחרח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ההתעצלות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מתקבל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בדעתנו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קבענו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מסתמא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נודיע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משלף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ונעימים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בחשבי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הנכבד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כשיגיע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למקומו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ודבריו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יקלעו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ויפעילו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ופרטיו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פרטיו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כתיבתנו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יספקו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במשא־ומתן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חפזון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וכנראה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בבחינת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זריזות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בינונית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ההרגל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בהשקט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המניעה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מחידושים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ההרגל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להחליט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עטנים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ברגליהם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בשני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לחקור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לחקור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ולשאול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ולגמור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השלישי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וחושבים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משא־ומתן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לטיפוח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ותוחלת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ממושכה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ולסבול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ההמשכה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ותולים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ההמשכה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בהמשכה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נשלח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הנסיעה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כַחפצך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נַתאחרה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מספרם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למהר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חלקך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שמזדמן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ובזמנם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חזקה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מהוי־אמינא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כזו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לעומקא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דדינא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דדיינא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בסשצ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</w:p>
    <w:p w14:paraId="766C5ADC" w14:textId="77777777" w:rsidR="00750B14" w:rsidRDefault="00BD0462" w:rsidP="00750B14">
      <w:pPr>
        <w:pStyle w:val="31"/>
        <w:bidi/>
        <w:rPr>
          <w:rtl/>
        </w:rPr>
      </w:pPr>
      <w:r w:rsidRPr="00EC5D74">
        <w:rPr>
          <w:rFonts w:hint="cs"/>
          <w:rtl/>
        </w:rPr>
        <w:t>קמב</w:t>
      </w:r>
      <w:r w:rsidR="00EC5D74">
        <w:rPr>
          <w:rFonts w:cstheme="minorBidi"/>
          <w:rtl/>
        </w:rPr>
        <w:t>.</w:t>
      </w:r>
    </w:p>
    <w:p w14:paraId="1F9ECCD7" w14:textId="77777777" w:rsidR="00750B1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, [</w:t>
      </w:r>
      <w:r w:rsidR="00BD0462" w:rsidRPr="00EC5D74">
        <w:rPr>
          <w:rFonts w:hint="cs"/>
          <w:rtl/>
        </w:rPr>
        <w:t>הנוסח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המחשבות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הרגיל</w:t>
      </w:r>
      <w:r w:rsidR="00BD0462" w:rsidRPr="00EC5D74">
        <w:rPr>
          <w:rtl/>
        </w:rPr>
        <w:t>] - -</w:t>
      </w:r>
      <w:r w:rsidR="00EC5D74">
        <w:rPr>
          <w:rtl/>
        </w:rPr>
        <w:t xml:space="preserve"> </w:t>
      </w:r>
    </w:p>
    <w:p w14:paraId="6CD10C12" w14:textId="77777777" w:rsidR="00750B14" w:rsidRDefault="00BD0462" w:rsidP="00750B14">
      <w:pPr>
        <w:pStyle w:val="31"/>
        <w:bidi/>
        <w:rPr>
          <w:rtl/>
        </w:rPr>
      </w:pPr>
      <w:r w:rsidRPr="00EC5D74">
        <w:rPr>
          <w:rFonts w:hint="cs"/>
          <w:rtl/>
        </w:rPr>
        <w:t>קמג</w:t>
      </w:r>
      <w:r w:rsidR="00EC5D74">
        <w:rPr>
          <w:rFonts w:cstheme="minorBidi"/>
          <w:rtl/>
        </w:rPr>
        <w:t>.</w:t>
      </w:r>
    </w:p>
    <w:p w14:paraId="1B3C1D4B" w14:textId="77777777" w:rsidR="00750B1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שלמא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שימלאו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ויזכו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</w:p>
    <w:p w14:paraId="77704FA0" w14:textId="12672D28" w:rsidR="00750B14" w:rsidRPr="00750B14" w:rsidRDefault="00BD0462" w:rsidP="00750B14">
      <w:pPr>
        <w:pStyle w:val="31"/>
        <w:bidi/>
        <w:rPr>
          <w:rtl/>
        </w:rPr>
      </w:pPr>
      <w:r w:rsidRPr="00750B14">
        <w:rPr>
          <w:rFonts w:hint="cs"/>
          <w:rtl/>
        </w:rPr>
        <w:t>קמד</w:t>
      </w:r>
      <w:r w:rsidR="00EC5D74" w:rsidRPr="00750B14">
        <w:rPr>
          <w:rtl/>
        </w:rPr>
        <w:t>.</w:t>
      </w:r>
    </w:p>
    <w:p w14:paraId="7FC03EE3" w14:textId="0D397C36" w:rsidR="00750B14" w:rsidRDefault="00CB78D0" w:rsidP="00750B14">
      <w:pPr>
        <w:jc w:val="center"/>
        <w:rPr>
          <w:rFonts w:ascii="Times New Roman" w:eastAsiaTheme="minorEastAsia" w:hAnsi="Times New Roman" w:cs="Times New Roman"/>
          <w:b/>
          <w:bCs/>
          <w:kern w:val="0"/>
          <w:sz w:val="27"/>
          <w:szCs w:val="27"/>
          <w:rtl/>
          <w14:ligatures w14:val="none"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קבל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שלשום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תנאי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הנוסף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למשפטם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להתנות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התנאי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מירושלים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בטוב</w:t>
      </w:r>
      <w:r w:rsidR="00EC5D74">
        <w:rPr>
          <w:rtl/>
        </w:rPr>
        <w:t>.</w:t>
      </w:r>
      <w:r>
        <w:rPr>
          <w:rtl/>
        </w:rPr>
        <w:br/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ראשונה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ונדחה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ונשכח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הטרודים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והמטרידים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נזקק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שנזכרו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במכתבו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לחמם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קמא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אגרת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התמנותו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שנחלשה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במאכלות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עלומיו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לשופט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לשופט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בערכאות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לחברו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ריקם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להוכיח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הדמיון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המזויף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ולהסיר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מחשבות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מעציבות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שידוך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בקירוב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הנרדפין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ולהזהר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ממחלוקת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%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לתמוך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שופר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שזכינו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lastRenderedPageBreak/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פונוֹת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ויסלח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וידיינני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לזכות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!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בהבנה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השתיקה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נלאיתי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ומוכרחני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להפסיק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תשובת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הגשמיות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חיובית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ההזדקקות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לפרוטרוט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ומהדפסת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מקואות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שלומכון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ישגא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בהפסקת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גחוץ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שקיבלו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יקבלו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הפרישה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ומחשבתם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והרצוי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וימלאו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אסמיהם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ויתברכו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חלמתי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ותמסור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לקומס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וכשיגמר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כהוגן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נלקים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ויתר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ולשלחם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אמונים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דלמטה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קבלה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תשלמו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הפסיקה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-- </w:t>
      </w:r>
      <w:r w:rsidR="00BD0462" w:rsidRPr="00EC5D74">
        <w:rPr>
          <w:rFonts w:hint="cs"/>
          <w:rtl/>
        </w:rPr>
        <w:t>וה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ויעזרוך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צורך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בסידור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הגריעב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מטבע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אבקש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במסבי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טבל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ואכפול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lastRenderedPageBreak/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שלחתי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שהוחזרו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כנגד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ששלחו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ששלחו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מכוסי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ששוללות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כשייבשו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חזרה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החזרתי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לְא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אַחזִיר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וְאִמִצא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להםֵ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קונים</w:t>
      </w:r>
      <w:r w:rsidR="00BD0462" w:rsidRPr="00EC5D74">
        <w:rPr>
          <w:rtl/>
        </w:rPr>
        <w:t>,?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39 ---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קלב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קנד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לכסות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המדרגות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בנייר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לרצף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המגדל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הקטן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סטנדר</w:t>
      </w:r>
      <w:r w:rsidR="00BD0462" w:rsidRPr="00EC5D74">
        <w:rPr>
          <w:rtl/>
        </w:rPr>
        <w:t xml:space="preserve">), </w:t>
      </w:r>
      <w:r w:rsidR="00BD0462" w:rsidRPr="00EC5D74">
        <w:rPr>
          <w:rFonts w:hint="cs"/>
          <w:rtl/>
        </w:rPr>
        <w:t>הספסלים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הפאליצע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הפאליצע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צל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לקשור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לכסות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ולקשור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בחבלים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המגדלים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לקשור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סביב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המגדלים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הספסל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הקטן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לקשור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חבלים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הארונות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יטיב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להרשיני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במטהו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נתחלף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להחליף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המטות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נזדקקתי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לפסוק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המחלוקת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חמץ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מחיצות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לאורת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שתחליף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נמנע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ובמכתבם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ולגלות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>?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שיקבלו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יעיינו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ובמקומות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מדברים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ומזוני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רויחא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במסובכות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ובפרט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שהשטן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וקטטה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- --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קלד</w:t>
      </w:r>
      <w:r w:rsidR="00EC5D74">
        <w:rPr>
          <w:rtl/>
        </w:rPr>
        <w:t xml:space="preserve"> </w:t>
      </w:r>
      <w:r>
        <w:rPr>
          <w:rFonts w:hint="cs"/>
          <w:rtl/>
        </w:rPr>
        <w:t>=</w:t>
      </w:r>
      <w:r w:rsidR="00BD0462" w:rsidRPr="00EC5D74">
        <w:rPr>
          <w:rFonts w:hint="cs"/>
          <w:rtl/>
        </w:rPr>
        <w:t>קנח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הכלי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וכבוד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חנוכה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המתגדלים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כפרניות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הציבור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הישראלי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מוחזקים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בפריצות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עריות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בהלכה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ושפע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דרוש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שנגנב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במשפטי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והיתר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בהפסד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הכשירה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מאזנים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טריפה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נחתכין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פרנסי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ואסור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לחשדו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בנגיעות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החשדנות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להתלות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שיתוקנו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EC5D74">
        <w:rPr>
          <w:rtl/>
        </w:rPr>
        <w:t xml:space="preserve"> </w:t>
      </w:r>
      <w:r w:rsidR="00BD0462" w:rsidRPr="00EC5D74">
        <w:rPr>
          <w:rtl/>
        </w:rPr>
        <w:t>/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קסא</w:t>
      </w:r>
      <w:r w:rsidR="00BD0462" w:rsidRPr="00EC5D74">
        <w:rPr>
          <w:rtl/>
        </w:rPr>
        <w:t xml:space="preserve"> 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לאוהבי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יקרתם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ממושיבי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ממעמידי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לפגוע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ביחיד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יהודי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לקנות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ובפרט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הקדושה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BD0462" w:rsidRPr="00EC5D74">
        <w:rPr>
          <w:rFonts w:hint="cs"/>
          <w:rtl/>
        </w:rPr>
        <w:t>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אעשה</w:t>
      </w:r>
      <w:r w:rsidR="00BD0462" w:rsidRPr="00EC5D74">
        <w:rPr>
          <w:rtl/>
        </w:rPr>
        <w:t xml:space="preserve">!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סחיטת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התפו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חזו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]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- </w:t>
      </w:r>
      <w:r w:rsidR="00BD0462" w:rsidRPr="00EC5D74">
        <w:rPr>
          <w:rFonts w:hint="cs"/>
          <w:rtl/>
        </w:rPr>
        <w:t>בדין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קליפות</w:t>
      </w:r>
      <w:r w:rsidR="00BD0462" w:rsidRPr="00EC5D74">
        <w:rPr>
          <w:rtl/>
        </w:rPr>
        <w:t xml:space="preserve"> 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בדין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באכילה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לקנות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סחורה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בננות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תנובה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דאזלינן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שנעבדו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ובשביעית</w:t>
      </w:r>
      <w:r w:rsidR="00BD0462" w:rsidRPr="00EC5D74">
        <w:rPr>
          <w:rtl/>
        </w:rPr>
        <w:t xml:space="preserve"> .: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ממכירה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פומבית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בקדושת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סחורה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משומר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האוסרת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במגע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הביעור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מקילינן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הפקר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הפקיר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שומן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אכילתן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תורתך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הנכנסו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במקומות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כהסכמת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כהרז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והכוזרי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להמציאני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הכתוב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ומפורש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ובעיוני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העתק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שלפנינו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השתיקה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הצורה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המוצגת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נשתנתה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הנוכחים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ובין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נטי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בתשואות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העכשוי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בקביעות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למזרח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האומרים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העומד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המחשבה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בתחתית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הכדור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עמידה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נועזה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מהוראת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היפוך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זיקה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התחתון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הנוכחים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המקווה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בהחלט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רגיליז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קושיא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תירוץ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קושיא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ואמגם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בחשבון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בשנחאי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קצוות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ולצפון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הבולטים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ואוססרליא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המתחילה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ובולטת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>]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מתאחרין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המרדיאן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היבשה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האוקינוס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והאיים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ובשנחאי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פירשו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והכוזרי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נולד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דנולד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החדש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המולד</w:t>
      </w:r>
      <w:r w:rsidR="00BD0462" w:rsidRPr="00EC5D74">
        <w:rPr>
          <w:rtl/>
        </w:rPr>
        <w:t>]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ואכפול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אונים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..***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;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ביפאן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לרגלי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נוער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צו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רופא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לרפואתך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בכתובים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בריאותך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האיחור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הזהירות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איחור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עידוד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עגומה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יגעים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קטו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להצנועים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יחליטו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הותרו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לאכול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ועדיין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אכילה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ואכילה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והאחריות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שבשבילנו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בספק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מצדי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השואה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מהמיצר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והלחץ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כמלאכים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דרחמנא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והמשפטים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ויחתמו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בסשצ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וגמת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48 </w:t>
      </w:r>
      <w:r w:rsidR="00EC5D74">
        <w:rPr>
          <w:rtl/>
        </w:rPr>
        <w:t>--- =</w:t>
      </w:r>
      <w:r w:rsidR="00EC5D74">
        <w:rPr>
          <w:rFonts w:hint="cs"/>
          <w:rtl/>
        </w:rPr>
        <w:t xml:space="preserve"> </w:t>
      </w:r>
      <w:r w:rsidR="00BD0462" w:rsidRPr="00EC5D74">
        <w:rPr>
          <w:rFonts w:hint="cs"/>
          <w:rtl/>
        </w:rPr>
        <w:t>ורגיל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להשמט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בכגון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שבאו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כמדומח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להעתיק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פשוטים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פלוגתא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שהזכיר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שבתות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שיגרא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דלישנא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פשוטים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ומבוארים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והכוזרי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סברא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וביסו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מבואר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דריב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שמביא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] </w:t>
      </w:r>
      <w:r w:rsidR="00BD0462" w:rsidRPr="00EC5D74">
        <w:rPr>
          <w:rFonts w:hint="cs"/>
          <w:rtl/>
        </w:rPr>
        <w:t>סובר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מתחילין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מרסיין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כשיסת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ובס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וקושיתו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קושיות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להמעיין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בצפירה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49 ---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הרביעי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וצומו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כפור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החמשי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תחושו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הספר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נדפסו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להדפיסן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הנקודות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בצורתן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ובקריאתן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כשניתן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חתימת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כשאמרו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זבחים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כתיב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* </w:t>
      </w:r>
      <w:r w:rsidR="00BD0462" w:rsidRPr="00EC5D74">
        <w:rPr>
          <w:rFonts w:hint="cs"/>
          <w:rtl/>
        </w:rPr>
        <w:t>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שהריץ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ביפאן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יוהכ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שכ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חיחִיםַ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מִתחילין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מַקצח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כִדי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לחְתִיר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החזקתו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בכית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שדרשו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ומסורת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למקרא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כונת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דפתח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והלכך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פתח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סמכה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הנמסר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לקרות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ובתר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ניחא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דהרי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בפתח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הפתח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ולפיכך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מנחם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הנקוד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שבידינו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ינחם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בדפוס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שהדפיסו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בדפוסים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בקמץ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דפוס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עתיק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דפוס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בהדיא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משמע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רנב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וסתמא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פליגי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בנקודה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חלילה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לנהוג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בגחלתן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ולהזכיר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ובהו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:"</w:t>
      </w:r>
      <w:r w:rsidR="00BD0462" w:rsidRPr="00EC5D74">
        <w:rPr>
          <w:rFonts w:hint="cs"/>
          <w:rtl/>
        </w:rPr>
        <w:t>מעס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בניקוד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משתנה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נשאר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קמץ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וִבַא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דִגשׁ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עָל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אֶותָ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שֶׁאחָרִיו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כְמן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ישָבֶר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ידְבְר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וְהְנה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בֵה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וח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מקבלין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בפתח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ירחף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יגחש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ינהל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דתיבת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בפתח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בקמץ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הנאמר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הנקודה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מאז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']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חשבת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הגדת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בכן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למשה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': </w:t>
      </w:r>
      <w:r w:rsidR="00BD0462" w:rsidRPr="00EC5D74">
        <w:rPr>
          <w:rFonts w:hint="cs"/>
          <w:rtl/>
        </w:rPr>
        <w:t>מפקד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בנעלים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העל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ריע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כדכתיב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אביך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להעגל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זנחו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וגעל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גיעול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ומיאוס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תעל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מלשון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העלאת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העל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סורח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שאת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הקב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ויסלח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גפקד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לשאתם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ישרם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יולץ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ישרם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כפרם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לאומים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משאת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בצירי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בגין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בהגנת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לגונני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והתנשאת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התפעל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שקלים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מגליונות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קמר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תפן</w:t>
      </w:r>
      <w:r w:rsidR="00BD0462" w:rsidRPr="00EC5D74">
        <w:rPr>
          <w:rtl/>
        </w:rPr>
        <w:t xml:space="preserve">; </w:t>
      </w:r>
      <w:r w:rsidR="00BD0462" w:rsidRPr="00EC5D74">
        <w:rPr>
          <w:rFonts w:hint="cs"/>
          <w:rtl/>
        </w:rPr>
        <w:t>באון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חוזק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פיד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ומכשול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ופיד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תכפישנו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הכפישני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באפר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גיעול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ולכלוך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כפוי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נזורים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ופירושו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מעוטרים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יוכל</w:t>
      </w:r>
      <w:r w:rsidR="00BD0462" w:rsidRPr="00EC5D74">
        <w:rPr>
          <w:rtl/>
        </w:rPr>
        <w:t xml:space="preserve">; </w:t>
      </w:r>
      <w:r w:rsidR="00BD0462" w:rsidRPr="00EC5D74">
        <w:rPr>
          <w:rFonts w:hint="cs"/>
          <w:rtl/>
        </w:rPr>
        <w:t>בחבל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וימדדם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בחבל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ובחלש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חולש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כדאמר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':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נפקדים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כתרן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נותרתם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וגו</w:t>
      </w:r>
      <w:r w:rsidR="00BD0462" w:rsidRPr="00EC5D74">
        <w:rPr>
          <w:rtl/>
        </w:rPr>
        <w:t xml:space="preserve">': </w:t>
      </w:r>
      <w:r w:rsidR="00BD0462" w:rsidRPr="00EC5D74">
        <w:rPr>
          <w:rFonts w:hint="cs"/>
          <w:rtl/>
        </w:rPr>
        <w:t>אלה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הפקודים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והמתפקדים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המנוים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והמצטוים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פקודים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מזדרזים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וממהרים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משתחוים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ופקידה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מנוי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ציוי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עתיד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וזירוז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ומנוי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פקדו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צבאות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ומשוקדים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גביעים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משקדים</w:t>
      </w:r>
      <w:r w:rsidR="00BD0462" w:rsidRPr="00EC5D74">
        <w:rPr>
          <w:rtl/>
        </w:rPr>
        <w:t xml:space="preserve"> :!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אמן</w:t>
      </w:r>
      <w:r w:rsidR="00BD0462" w:rsidRPr="00EC5D74">
        <w:rPr>
          <w:rtl/>
        </w:rPr>
        <w:t xml:space="preserve">;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יתמתנו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הוו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המתנה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ואיחור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; </w:t>
      </w:r>
      <w:r w:rsidR="00BD0462" w:rsidRPr="00EC5D74">
        <w:rPr>
          <w:rFonts w:hint="cs"/>
          <w:rtl/>
        </w:rPr>
        <w:t>גועלתי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הגעלה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ופליטה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שנפלטתי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הנהר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מעתקין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עתק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שערר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נחרב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קן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צפור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כינוי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שבעה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והקמנו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נינהו</w:t>
      </w:r>
      <w:r w:rsidR="00BD0462" w:rsidRPr="00EC5D74">
        <w:rPr>
          <w:rtl/>
        </w:rPr>
        <w:t xml:space="preserve"> :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.' </w:t>
      </w:r>
      <w:r w:rsidR="00BD0462" w:rsidRPr="00EC5D74">
        <w:rPr>
          <w:rFonts w:hint="cs"/>
          <w:rtl/>
        </w:rPr>
        <w:t>גרשם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המלה</w:t>
      </w:r>
      <w:r w:rsidR="00BD0462" w:rsidRPr="00EC5D74">
        <w:rPr>
          <w:rtl/>
        </w:rPr>
        <w:t xml:space="preserve"> .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בשולי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תולדה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פולות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קמל</w:t>
      </w:r>
      <w:r w:rsidR="00EC5D74">
        <w:rPr>
          <w:rtl/>
        </w:rPr>
        <w:t xml:space="preserve"> </w:t>
      </w:r>
      <w:r w:rsidR="00BD0462" w:rsidRPr="00EC5D74">
        <w:rPr>
          <w:rtl/>
        </w:rPr>
        <w:t>1</w:t>
      </w:r>
      <w:r w:rsidR="00EC5D74">
        <w:rPr>
          <w:rtl/>
        </w:rPr>
        <w:t xml:space="preserve"> </w:t>
      </w:r>
      <w:r w:rsidR="00BD0462" w:rsidRPr="00EC5D74">
        <w:rPr>
          <w:rtl/>
        </w:rPr>
        <w:t>,,</w:t>
      </w:r>
      <w:r w:rsidR="00BD0462" w:rsidRPr="00EC5D74">
        <w:rPr>
          <w:rFonts w:hint="cs"/>
          <w:rtl/>
        </w:rPr>
        <w:t>הפילוסופי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>"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שטות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נרשם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תולדה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ובזה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פתח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חרצובות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הספרים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קעג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הולדו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וקיומו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בריב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lastRenderedPageBreak/>
        <w:t>בהתחרות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ומלחמה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תדירית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הטבע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הכינתו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הכליון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הטבע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הכיגתו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מחנקים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ובמלחמתו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הנשימה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והאויר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המוקדים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והמשקים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המיבשים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והמאכלים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הקפאון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והתנועה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הצינים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והשמלות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העצבון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והשעשועים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האבדון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והתולדה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התאוה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ברצותו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פעולתו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ויבחר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בחיי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משאלותיו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יהודי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לחסביר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שפיכת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הנמנע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בשנות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בערך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ומחסוריו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ספוקו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והיגון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לצערו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ולהגותו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ומזון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לגוו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להלבישהו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ולהנעילהו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להאכילהו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ולהשקהו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להרחיצהו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ולעדנהו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להנאותו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וליפותו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והנכון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לקצר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לחוגגו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במחוגת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יפרוץ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והעודף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המשחית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ומבלע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אסיקי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מחוללו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ולהביא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ומחבל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לזכור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נהפך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לרועץ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ומלחמה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נטושה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המותר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סיפוקו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להחיות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גופו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ויצערהו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יכביד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עיכול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BD0462" w:rsidRPr="00EC5D74">
        <w:rPr>
          <w:rFonts w:hint="cs"/>
          <w:rtl/>
        </w:rPr>
        <w:t>קמו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האיצתומכא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תחלואים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מחליאים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ומהרסים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יסודותיו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ימלט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מאכלים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יטהו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ובטן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תחסר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תתעב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יצערהו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יביאהו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המוכרחת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גבול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לאהוב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תנומות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וחבוק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לבשתו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ולדראונו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המוכרחת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להשלמת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וצורתו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בבדידותו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בחברתו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סחפה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ואהוב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למשול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ולהשליך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חתיתו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הולידו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במחשבה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ובפעולה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ובדמיונו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יתמרמר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לוקחים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ומשעשעים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בתנובתה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וכשודדים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רכושו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בעיניו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בוצע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יקחו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יעשוקו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ויוסף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וקנאתו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לוהט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כבודם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לקלון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ומנוחתם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ידריך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ומתק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ימרר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לְשַר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וכָרִיו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והערתו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לבזות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ולהעליב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ולהסתפק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וענגו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האומלל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יהמיון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בשרירות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ובתעלוליהם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במעשיהם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וענג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נגזלה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ובמלחמה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סגרו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ברעהו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ישבעו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וההתחרות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ויתגודדו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ולמחנות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קרבם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ומשפחה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לנטש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ולערוץ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הידים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עריצים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באגודתם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העמקים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יעטפו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הגנות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והכרמים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הבשן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והכרמל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מוצקי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זיז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שוכני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לשַר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נָכָרִי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לחולה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יתענה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עידוד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הפגזים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קיט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להטיב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שנהפך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הגלגל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קכ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לפגוע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מוסדות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אי־הקשיבי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להשקיט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התמהמות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שדחה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החנוני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קדושין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'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לתקן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מבדקי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קכט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לרופא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בחקירות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היחיד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לילדה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שניצלה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ניחום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קמם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לשבעת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נתמעטו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ודללו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מהומתם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ועוזב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אספסוף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המתאוים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התאגדו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תאותם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מועדות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מרעהו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במלחמתו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חדלה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לחקק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האגודה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בינותם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ללחום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ומחברת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לשפוך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במקהלותם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רבבותם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טרפם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יישרו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העקב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ובחרפת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נחקקו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גלמים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ינועו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יפקודו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לדכא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וחומץ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ולבצור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נדיבים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59 ---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ובלעדו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מסכסוכי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באחיהו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וממחיתת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מריבתם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הטבע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ומחזות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וכסיל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יתבוננו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ירגישו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מימי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עוללותם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ולוחות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החדשים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קדמום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ביצירת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מפליאי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התועבה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מלפנים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ועמורה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חקקו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צדקתם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לדכא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ולקפח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בארצם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וכיוצא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במבחר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שקוציהם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ברצח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עלילותם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המחוקקים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כתכונת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וכשאיפת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חשקם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חסרי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וחדלי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יאריכו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ימיהם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פוסל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פוסל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מהרס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מסדר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שוטר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ורצוי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העזובה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וארבע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וארבעים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ושמונה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ובלבנים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יציאתם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מפליאות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הידועות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ומובנות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ינדב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להתשיר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ולהעמידם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עצמם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תקרינה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מלחמה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המעבידים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אויביה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וינצחוה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אויביה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וישחררו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מרמס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רגליו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ויכוננום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ויתנום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יסתבכו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ויסכסכו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ובאפס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האדונים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יציאת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יכבד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הנרדה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יעבוד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ויכביר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זינו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לחגור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ולעמוד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ארבעת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פרעה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העריצות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עליזי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גאותו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יציאת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מחרדת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תמונת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מחזות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ההרהורים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החלומות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מסביב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וחתתה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ושלוה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ברחובותיה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בחוצותיה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המאורעות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והרעות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ההיא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בישראל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אכפו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ולגרשם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מארצם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ופליאת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הכריחום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למותר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להזכיר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לפורטם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למספרם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לגודל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פרסומם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ולהוציאם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לגלויות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המתעקשים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עניניהם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למען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יצטרכו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גאותם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ומיעוט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השגתם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הועילו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והחידיה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נפתרה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בנוהג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הנולד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יתור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ונחלה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להתנחל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כסאו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מראש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מקלטו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מגמתו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למשוך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באדמת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מקלטו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משחררו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למקנה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וכרם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באנשים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גבורי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ארצו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לעבודתו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לקחת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מדריכו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ארבעים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ויכולת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בתנאיהם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מצפוני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ומסודותיה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הביאורים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שאמרו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יניחו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מהגיהם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יצערו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ועצומים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יהלכו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וחדשים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הפליאו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וקצב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אספת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תאסוף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נגהה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תלאט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להזריח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כגבור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כחלש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יכילו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הפתאומיות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והמהירות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להתמוטט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מנלו</w:t>
      </w:r>
      <w:r w:rsidR="00BD0462" w:rsidRPr="00EC5D74">
        <w:rPr>
          <w:rtl/>
        </w:rPr>
        <w:t>*,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ויצץ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וליום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יגדל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ילחום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מלחמותיו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ותלאה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ירעש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אויביו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בגבורים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ממצרים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וביומו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ירגזון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יושבי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פלשת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נבהלו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אדום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מואב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יאחזמו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יושבי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נמוגו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איוב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קיד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ממצרים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יאמרו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גבורתם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שיראו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מלפניו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נתגלה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מפליאות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מצרים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חדשות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המדע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יתפאר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בספר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וחוקרי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צפונות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תבונות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ולהבינה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המשפטים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הרצו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הפכיים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ורחוקים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לטוהר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אצולה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התבונה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יפערו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ולבזות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נרגשו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העצמות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ילחמו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ועריצי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קדמוגים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ואדירי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נאספו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ולשורפם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חוצות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בתהו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לפליטה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והפראות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לחסד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ולמשפט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משריפת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מקניאיה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ואויביה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הנלחמים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ידלקו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ומדינה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lastRenderedPageBreak/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תכניתה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וסגולת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פעולתה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ילבב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ותורתו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בגשתנו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אקדים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יושג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בתארים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חיצונים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ובתמונות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מדומות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ישקוד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דלתותיה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קכו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ובשקידה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נמרצה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לעוסקים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מהוגי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מדעיה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ננסה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וזכרונות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בעבודתנו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בלכתן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הנמצאים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פעולתן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נחלקים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מחתימת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ופרטיהן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הכולל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מכולן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יתאחדו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יתפרדו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והסופרים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החטיאו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עניניהן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חכמתה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כציונים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לזכרון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ופתיחת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עמקותיה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הסופרים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הכותבים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הבנתה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הפנימית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חצוניותה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הכירוה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חזיונותיהם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והגיונותיהם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צחוק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המשכלת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הזדווגות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ההיולי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בתענוגי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ובחשקי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כגודל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היגיעה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בחיפוש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ובבקשת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המושגים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העמוקים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יגדל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סגולת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ונועם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ימאס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הסתכלות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במושכלות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וצור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תעודתה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שבתוכו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מפליא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יושג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בהשקפה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וההשתדלות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,,</w:t>
      </w:r>
      <w:r w:rsidR="00BD0462" w:rsidRPr="00EC5D74">
        <w:rPr>
          <w:rFonts w:hint="cs"/>
          <w:rtl/>
        </w:rPr>
        <w:t>מיימוני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בהשתפכות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בסנהדרין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נפלאים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אותם</w:t>
      </w:r>
      <w:r w:rsidR="00BD0462" w:rsidRPr="00EC5D74">
        <w:rPr>
          <w:rtl/>
        </w:rPr>
        <w:t>"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בהתלהבות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השפיעו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והקטנים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מצותיה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קדושת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התבונה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משתכל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האצור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בפליאות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לשֵר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גכרי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שעשועים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בהתפעלות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צפונותיה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ועזוז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חמדתה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מנגדנו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ירגישו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גופם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ושארם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שעמדה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ותהי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לחיותם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הפנימיות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והמעיין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והמשפטים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שניתנו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יסכנו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וגדול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בחצוניותם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קדושת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בשדרות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והחסד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והישר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האהובה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ותענוגות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השנואות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לרוממות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לשפלות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לטהרה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לטומאה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לקדושה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לשֵר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נָכָרִי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מתייחס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להשתדלות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להמחזיקים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הידיעה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גופי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בקוצו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מנוחתי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נכשלתי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בעשיית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תפלין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להקדים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הנשואין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במנוחה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התיחסו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חמור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קלט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lastRenderedPageBreak/>
        <w:t>.</w:t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פרנסת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מזדמן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ובזמנו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לעומקא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דדינא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דדיינא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המחשבות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הרגיל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בזמן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הסגזת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ירושלם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69 ---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קנטו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חמדה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נלמדנו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בשבתו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המלוכה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ויען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לעבדך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וייטב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אויביך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ואחריך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במלכים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והבין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הנפסד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חוצבים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העתקה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תעודתו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נקטינן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במערבא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ובאבות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נכסים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דאגה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מרבה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בסגולת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המליצה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היורדת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חדרי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הקריאה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במרומי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ביהודה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הטביעו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האדירו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הוטלה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לזכרון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יתאוו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ואפסי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קרבתה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יחפצון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כאמרם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הרואה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מחכמתו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ליראיו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רגשי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וחרדת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ובניה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תחייב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ועיר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') </w:t>
      </w:r>
      <w:r w:rsidR="00BD0462" w:rsidRPr="00EC5D74">
        <w:rPr>
          <w:rFonts w:hint="cs"/>
          <w:rtl/>
        </w:rPr>
        <w:t>ותחייב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לשכור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מלמד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וגבולים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בלמודים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מכשול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התפתחות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ואיש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לנקל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יעשה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ילמדנו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בעצמו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קדושין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')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יסלקו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מלמודו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שנים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חולין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') </w:t>
      </w:r>
      <w:r w:rsidR="00BD0462" w:rsidRPr="00EC5D74">
        <w:rPr>
          <w:rFonts w:hint="cs"/>
          <w:rtl/>
        </w:rPr>
        <w:t>ואח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אומנות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ומתן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קדושין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שהגדילו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ועסקו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רביעי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זקנה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ושיבה</w:t>
      </w:r>
      <w:r w:rsidR="00BD0462" w:rsidRPr="00EC5D74">
        <w:rPr>
          <w:rtl/>
        </w:rPr>
        <w:t>, (</w:t>
      </w:r>
      <w:r w:rsidR="00BD0462" w:rsidRPr="00EC5D74">
        <w:rPr>
          <w:rFonts w:hint="cs"/>
          <w:rtl/>
        </w:rPr>
        <w:t>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),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מכרחת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מנשוא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הפליגו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תאבד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החטא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במיעוט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וחייו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חטא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המתגבר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והפוגע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עתידו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כעושק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הנמצא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יחטאון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שערי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פתוחים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שנותיו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ידרשו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יחפוץ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ילמוד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במשנה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הנתוח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והרפואה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וישגה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ידחהו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הלשונות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ובדקדוק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וחוותיהן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בחבמת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והנדסה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וטבעי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המוצקים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והחיים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מסדר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קסב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ושוטר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מראש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ולטורדו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בשאלות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וחקירות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פתחי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פתוחים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לרוחה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יכנס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וישמע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המפקח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ביהודה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בציון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תכניתו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ונתחייב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יוצאה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גנזיו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שיוצאה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בזרוע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סנהדרין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')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ונאמר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באזהרתו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ממלכתו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וִקרא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ולבלתי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ונאסר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וזהב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שאל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הגוים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שמואל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')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ארצות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לנתוש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ולערוץ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לשפטנו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סביב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חקים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משפטים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בלתי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מיוסדים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אמונה</w:t>
      </w:r>
      <w:r w:rsidR="00BD0462" w:rsidRPr="00EC5D74">
        <w:rPr>
          <w:rtl/>
        </w:rPr>
        <w:t xml:space="preserve">" </w:t>
      </w:r>
      <w:r w:rsidR="00BD0462" w:rsidRPr="00EC5D74">
        <w:rPr>
          <w:rtl/>
        </w:rPr>
        <w:lastRenderedPageBreak/>
        <w:t>,,</w:t>
      </w:r>
      <w:r w:rsidR="00BD0462" w:rsidRPr="00EC5D74">
        <w:rPr>
          <w:rFonts w:hint="cs"/>
          <w:rtl/>
        </w:rPr>
        <w:t>צדק</w:t>
      </w:r>
      <w:r w:rsidR="00BD0462" w:rsidRPr="00EC5D74">
        <w:rPr>
          <w:rtl/>
        </w:rPr>
        <w:t>" ,,</w:t>
      </w:r>
      <w:r w:rsidR="00BD0462" w:rsidRPr="00EC5D74">
        <w:rPr>
          <w:rFonts w:hint="cs"/>
          <w:rtl/>
        </w:rPr>
        <w:t>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") </w:t>
      </w:r>
      <w:r w:rsidR="00BD0462" w:rsidRPr="00EC5D74">
        <w:rPr>
          <w:rFonts w:hint="cs"/>
          <w:rtl/>
        </w:rPr>
        <w:t>להרע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ולהרשיע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ושפטנו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מלכנו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ויצא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ונלחם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מלחמתנו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מלך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ונכתם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חטאתם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כהוגן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ולסמל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חזקיהו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הפליא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לקלוע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פקודת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מטרתה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ויפץ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וינעץ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הארץ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מגבת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אנטיפרס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תינוק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ותנוקת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ואשה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בקיאים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טומאה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וטהרה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סנהדרין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')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חזון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נשארו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עובדים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גפניהם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עזבו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ולתהלתו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יהושע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יראת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תתהלל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חזקי</w:t>
      </w:r>
      <w:r w:rsidR="00BD0462" w:rsidRPr="00EC5D74">
        <w:rPr>
          <w:rtl/>
        </w:rPr>
        <w:t>' (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') .*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לְדְאְבִונָנַר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נָאבֶד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הֲהִמֶשרְ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'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גרארזענסקי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גרארזענסקי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טו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תחתיו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אנשי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בירושלם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אייר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ולסלול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להגשמת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וביניהם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בדורנו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הסנהדרין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והלכה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גיטין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וקדושין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וחליצה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ועיגון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החוצפה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ולה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גראדוענסקי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-.-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נוטה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סכנה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·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להרבנים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ומטיבן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רחוקים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ממעשה</w:t>
      </w:r>
      <w:r w:rsidR="00BD0462" w:rsidRPr="00EC5D74">
        <w:rPr>
          <w:rtl/>
        </w:rPr>
        <w:t xml:space="preserve"> - -- </w:t>
      </w:r>
      <w:r w:rsidR="00BD0462" w:rsidRPr="00EC5D74">
        <w:rPr>
          <w:rFonts w:hint="cs"/>
          <w:rtl/>
        </w:rPr>
        <w:t>שהשפילו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במעשיהם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תעתועים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המזכירים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והפקידים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רבנים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הנשיאים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והראשים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והמזכירים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והפקידים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יומסרו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הכלליים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שהרעיש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בהאספה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במוסקבה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רוסי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והתרגש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תוקף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ידידו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אגרת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ע־זל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בנחמה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שמה</w:t>
      </w:r>
      <w:r w:rsidR="00BD0462" w:rsidRPr="00EC5D74">
        <w:rPr>
          <w:rtl/>
        </w:rPr>
        <w:t xml:space="preserve">,"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המפורסמים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****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נכבדות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ידובר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מאוחד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בהתאחדות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סערת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הרוחות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הסכמתי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המיסדים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העולמי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הרכבת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מועצת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העולמית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הרצוי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אוטאריטעטים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שישמעו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אוטאריטעטים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העולמי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והעיקר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למדתי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במדינתנו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באוכלוסי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ויראים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הפעולות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ופקיד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מתחשבים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המועצה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בנגוד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והשפעתם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ועושים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בפרסי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ליצור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בהמשך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מזכירים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ופקידים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והאומה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מסוכן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וסכנה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והתוצאות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ממוסד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ההשערה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אגוה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החפשים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יתפעלו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מתפעלים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מאגודת־הרבנים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במדינתם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התוצאות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מאגוה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העולמית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ונמוקים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שבעל־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שרמזתי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ולשכמותם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יספיק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חקיצור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הנלוים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חנוכה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הילדעסהיימר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הסעמינאר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הילדעסהיימער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79 ---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קמנ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לזרז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התמהמהות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להזדקק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לפרוטרוט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הגשמיות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קמח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ושונא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Fonts w:hint="cs"/>
          <w:rtl/>
        </w:rPr>
        <w:t>קמט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להגיה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קימוטם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חיפוש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מיגי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אתרוג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בדיקת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חמץ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מחיצות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בקשת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השתמשות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שנתחלף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לאורח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מחלוקת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קנט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המתגדלים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כסרניות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סגרמ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התנגדותי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בהקאראטאריום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התנגדו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ומתאמץ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ולהרב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הילדעסהיימער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ההעתקה</w:t>
      </w:r>
      <w:r w:rsidR="00BD0462" w:rsidRPr="00EC5D74">
        <w:rPr>
          <w:rtl/>
        </w:rPr>
        <w:t xml:space="preserve"> *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ידידו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ומחבבו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דחנוכה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חמודות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הילדס־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היימר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וסיפר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וחפצו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לארצנו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מברלין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הגדתי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ובקשתיו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אגרת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קעצ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: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חגבות</w:t>
      </w:r>
      <w:r w:rsidR="00BD0462" w:rsidRPr="00EC5D74">
        <w:rPr>
          <w:rtl/>
        </w:rPr>
        <w:t>' ::-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ומתאמץ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בתל־אביב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שבירושלים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הסכימו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שם־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באמתלא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מצאתיאת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עצמי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"7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1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במעשיו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התגברי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הריפורמים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וכבשו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הקהלות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וגברה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ובחרו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רע־בנים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חפשים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גבוהה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חרדית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עדת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", </w:t>
      </w:r>
      <w:r w:rsidR="00BD0462" w:rsidRPr="00EC5D74">
        <w:rPr>
          <w:rFonts w:hint="cs"/>
          <w:rtl/>
        </w:rPr>
        <w:t>היכרח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הריפורמים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והמקום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להקהלות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החרדיות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מדופלמים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גבוהה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ולמטרה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הסימינר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יבקרו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האוגיברסיטה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אשכנז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המקולטרה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חרושת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ויראה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לבחור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שאצלם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דרד־ארץ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וֹתורה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טפל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להספרדים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להיראים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מסוגלים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ולהשמאלים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מסטרא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דשמאלא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מטיפוס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ברלין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תיקון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קלקול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ועלבונה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t>e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אתפלא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בטרם־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מועצת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ויראה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ובפרס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התנגדות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אאמין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עיה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אהוב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תוכחת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מסותרת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ויתבונן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אשקוט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ולגדור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הפרצות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צלחה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משפטים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הילדסהיימר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הוצאה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המכתבים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מהמורים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האוניברסיטט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בירושלים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מחלקה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והעומד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וזהו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חשפעת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כדרכם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אשֵר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ידְידי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יבָוא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בָדבָריםָ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עֶם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שָׁי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וְידע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מִצַב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טצדקי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להפריעם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שכמותו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יספיק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הקיצור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לתשובתו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בהקדם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דסליחות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דרוזגעניק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מכתביו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אתרתי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החילותי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ברופאים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וצוויתי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מכתיבה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האזהרות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הרגיזוני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שזהו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ותכונתי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מחוזא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חלשי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הוכרחתי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מחולשת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עצבּים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.: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בנשואין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בהמאור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החוברת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ולהרה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צוויתי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אשֶר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כגרה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בהצעה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וכולל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כפופים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>,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ומצד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יסכימו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חריפים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השפעתו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ניכרת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ישאלוני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לעזוב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ידברו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מיעוט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הכתיבה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ובשובי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וחתימה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לאלתר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ארוכים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צדיקים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מרזבי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טרדותי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וביחוד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הפסח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כבד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>" ::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ועניי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לעזוב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ראמאיילעס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נתבקשתי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להחליט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יסיחני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העצומות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המיגעות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מבוון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לבריאותי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הרבנות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להשערתי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לבחור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המובחר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הקאנדידאטען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ששמעתי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בהרוחות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השוררות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הקהלה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למזרחי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בולט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לפנות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מזרחי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הקאנדידאטוריע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צנועים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והיהדות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ויאמצהו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תחזינה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בישועת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והרמת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גראדוענסקי</w:t>
      </w:r>
      <w:r w:rsidR="00BD0462" w:rsidRPr="00EC5D74">
        <w:rPr>
          <w:rtl/>
        </w:rPr>
        <w:t xml:space="preserve"> .: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בכתובים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מנעוני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והפועלים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נשאלתי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מאגודת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ובקשוני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ובראשונה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באשכנו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מניחים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ישתנה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הדבה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הוואלוטע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הסמוכות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השיעור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יחודש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מברלין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יועילו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להסיר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החששות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והבטחתי</w:t>
      </w:r>
      <w:r w:rsidR="00BD0462" w:rsidRPr="00EC5D74">
        <w:rPr>
          <w:rtl/>
        </w:rPr>
        <w:t xml:space="preserve">, - -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בהתחדש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האיסור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בפולין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התעוררו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המאגיסטראטען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בעירגו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לאחינו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החליטו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לגמרי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בפוזן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צעב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שחוטה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מיהודים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ורוצים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להגביל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לנכרים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ודאגות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בהמשך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שהוצע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בהסיים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הסינאט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פריסטאר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פולין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אפשרות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מיליאן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מסוכן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שישיגו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המחוקקים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הממשלה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תתנגד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לגזור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תפוצות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לאספת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בווארשא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מסבות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לנסוע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פוליטיים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מניחים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לזעוק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ולהריע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סגבמ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קעט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לרחמים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המדינות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המקומות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להרעיש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ולהתפלל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כותל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מערבי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לגזור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תענית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שבאפשרי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בפולין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רוצים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פשרה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שיתירו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יגבילו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לשחוט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אחוז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שרוצים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המסחר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גזירה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האקונומי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בגדוף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ליהודים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להעביר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להנכרים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והעסקנים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שיושבים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הליטאיים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הוצאות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ביכלתו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להשפיע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ממכיריו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הנכבדים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שישתתפו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בתמיכתם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אבקש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ולהודיעני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בווארשא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ליטאים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העומדים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המשמר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שערכתי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ימהר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לרוחְתינו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וִישועתינו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89 ---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נבוכים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וסכנה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נשקפת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מראש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קוינו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הממשלה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יתנגדו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בכך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הסענאציע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הענדעקים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בשנאתם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להיהודים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פוליטי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והענדעקים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להחריב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האוקונומיא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ומקוים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לישועת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נכונים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להכריז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ניסן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שהתנגדו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הממשלה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מבטיחים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תקותנו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יפשרו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בגזירה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לשחוט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הגבול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שיגבילו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תוצאות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מראש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ביכלתנו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והמקום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בעזרתנו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לרוחתינו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וישועתנו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לחשוד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בנגיעות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ממכירה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פומבית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שונות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ביפאן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המזרח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שהריץ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ביפאן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יוהכ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החזקתו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קסט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מסיני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ביאור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שקלים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מגליונות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הסידור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פילוסופיא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קעג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להסביר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יהודי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שפיכת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הנמנעות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לדאבוננו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ההמשך</w:t>
      </w:r>
      <w:r w:rsidR="00BD0462" w:rsidRPr="00EC5D74">
        <w:rPr>
          <w:rtl/>
        </w:rPr>
        <w:t>)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ניסן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נצטערתי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אקוה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יחלימהו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ויחזקהו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ממיחוש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התלאות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והפרטים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ישמרנו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שהסיים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לסחורה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נצרך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לקאנצעסיע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להמקולין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פראצענט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יהודים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ורשיון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הוואייעוואדע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גדרו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והוסיפו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היהודים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הפרטים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נתברדו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הקאמיסיע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הסענאט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הסענאט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יתבררו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המיניסטעריום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וזקוק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רחמים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מרזבים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המשמר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ירחם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תחזינה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בישועת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קפב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יג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ניעמענצין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תמוז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אתמול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בניעמענצין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ממיחוש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וכאב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להרופא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lastRenderedPageBreak/>
        <w:t xml:space="preserve">- -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להחליבה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(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לחלוב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השיבו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שעבודה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עברית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הקרקע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שיסמכו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והריטב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לאיבוד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ויעוי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בתשו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יהוסף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ריז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הרוצים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אפציער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שיכוננו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הטעכניקים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מלאכה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דאורייתא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והצדק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יתקנו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האוכלין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בתשו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משכנות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יעקב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ומסיים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מקילין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וחולבין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פירורים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המיוחד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ובפרט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מערימין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למשקה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בתוספת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לעצמו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בהערת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500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כהלכתה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יחסר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בירור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ישאירו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וינחלום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השורר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לעכבם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מלחרוש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יועילו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הסך</w:t>
      </w:r>
      <w:r w:rsidR="00BD0462" w:rsidRPr="00EC5D74">
        <w:rPr>
          <w:rtl/>
        </w:rPr>
        <w:t xml:space="preserve"> 500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העתק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המכתבים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.·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>'!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למר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סתירת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יאבה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לבאר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בהשגת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באפשרי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הנז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ובקרוב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התוצאות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להגרא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הנלוים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בנחמה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שמה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ממצב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ישמע</w:t>
      </w:r>
      <w:r w:rsidR="00BD0462" w:rsidRPr="00EC5D74">
        <w:rPr>
          <w:rtl/>
        </w:rPr>
        <w:t xml:space="preserve"> · </w:t>
      </w:r>
      <w:r w:rsidR="00BD0462" w:rsidRPr="00EC5D74">
        <w:rPr>
          <w:rFonts w:hint="cs"/>
          <w:rtl/>
        </w:rPr>
        <w:t>מידידנו</w:t>
      </w:r>
      <w:r w:rsidR="00BD0462" w:rsidRPr="00EC5D74">
        <w:rPr>
          <w:rtl/>
        </w:rPr>
        <w:t xml:space="preserve">: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גירוי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הכליות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ולישועת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במהרה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</w:t>
      </w:r>
      <w:r w:rsidR="00BD0462" w:rsidRPr="00EC5D74">
        <w:t>o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לד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טו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חבורו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הספיקה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כראוי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חשבו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נחיצות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נחיצות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בהרתי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וזרזתי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שיתאמצו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הבקשה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ללאנדאן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בינתיים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החושבים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הידיעות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לצרכיהם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סכום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למטרה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האפשרות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ביכולתי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להשתתף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בהכנסי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במארינבאד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הפועל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להמרכז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בלאנדאן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ראזענהיים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יצליח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המבוקש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ציון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עזרתך</w:t>
      </w:r>
      <w:r w:rsidR="00BD0462" w:rsidRPr="00EC5D74">
        <w:rPr>
          <w:rtl/>
        </w:rPr>
        <w:t>"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מלאנדאן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ביכולתו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בקולוני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ישתדל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אצלי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לווארשא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למארינבאד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ולקחתי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ישתדל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הכנסי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תעמולה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לאגוה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באמעריקא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והרב</w:t>
      </w:r>
      <w:r w:rsidR="00BD0462" w:rsidRPr="00EC5D74">
        <w:rPr>
          <w:rtl/>
        </w:rPr>
        <w:t xml:space="preserve"> 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ואכתוב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מפאג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הסכום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העיקר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להמציא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ליעצף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הישועה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תורתו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כגרה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מנחם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ושארי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שהזדקק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העירובין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בפאריז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אחפוץ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ומעשהו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והשקפתו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יבואו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לישועה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ולנחמה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מישיבתו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ויאמצהו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העליון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משבועים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נקראתי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ובבואי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נטרדתי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והאחרון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הכביד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האבידה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שאבדה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החסיד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שבכהונה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וזקן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ועודני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נבוך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ינעם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בבריאותו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למכתביו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ולדבריו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וקללותי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ותחל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וברכותי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ויתברך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וארוכים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צדיקים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ווילנא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וגצטערתי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מרפיון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יחלימהו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ויאמצהו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ומשלומו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בהיותי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מורכב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ויתברך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ארוכים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גמורים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>}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99 ---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קפט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ולגיסו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מורכב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ששלחו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גרינמאן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והצעתו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והנמוקים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יסיחני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הספק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לנסוע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ביותר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רפיון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והעצבים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הנרגזים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בדרוזגעניק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מרגזם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יחלימני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ויחזקני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ניסן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עזרת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מהבשורות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ומתחזק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יחלימהו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וירפאהו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מתוצאות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הנתוח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להרופא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לוויען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לדרושַ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בֶרומָאיםַ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הִישועָה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הנכבדים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וגיסיו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אדרוש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וידידות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הירוק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מנחתו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מורכב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גרונמאן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בשובו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תשוקתי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ובריאותו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הגעגועים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אזכיר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יבקשו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אודותם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הטרדות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והתלאות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יחסרו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והאחרון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הכביד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נסתלק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החפץ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זכותו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המֶר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לִא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נָמְח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יחזקנו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ההצעה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בדורגו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הסנהדרין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מוזר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החוצפה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סכנה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להרבנים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המציעים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.7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התנגדותו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להעברת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הברליני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הילדסהיימר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ישקוט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שיגדור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ולהסביר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הסמינר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פתיחת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מחלקה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האוניברסיטט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טצדקי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להפריעם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שמיטה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באשכנז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השחיטה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בפולין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סגרח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ומכבדו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ולתורתו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פסקו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הגעגועים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רופף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מיחושים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נוסע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שיתישב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וכיו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השקפתו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מתגודרים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לטכס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ההכנסה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פוחתת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וההוצאה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להקטין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ויאמצהו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ואחוז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קלב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כד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תמוז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דרוזגעניק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ומבריאותו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הקהלות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הצדדים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והקושי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לנסיעה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לחזור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שיווי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הדיעות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רומעכת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>?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משבועים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ולשאוף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לבשרו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הגזירה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הירוס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וחורבן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נתבטלה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ונתקבלה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פקודה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מהמיניסטעריום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לנגוע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מחזקים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ולתקנן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משפחתו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יחלימהו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ויחזקהו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לגיסו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גרונימאן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אתפלא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מבואו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צלחה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צדיק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הועתק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לאינטרנט</w:t>
      </w:r>
      <w:r w:rsidR="00EC5D74">
        <w:rPr>
          <w:rtl/>
        </w:rPr>
        <w:t xml:space="preserve"> </w:t>
      </w:r>
      <w:r w:rsidR="00BD0462" w:rsidRPr="00EC5D74">
        <w:t>www.hcbrewbooks.org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ועניו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מאורן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רשכבה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חזון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זצוק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ופטרוגה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נתבקש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מרחשון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זכותו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.</w:t>
      </w:r>
      <w:r w:rsidR="00BD0462" w:rsidRPr="00EC5D74">
        <w:rPr>
          <w:rFonts w:hint="cs"/>
          <w:rtl/>
        </w:rPr>
        <w:t>תפארת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ציון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בני־ברק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שמיטה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פרטי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בפלס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הדיבור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התועלת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הדיבור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וחפצי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>!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הגורל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מלחמה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ולבקרים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נצחונו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פרוע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עניותא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יאוש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הורגלת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לחגור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אויבך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וירך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רוממה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בעדינות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אוהביך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ותמצא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תכלית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לזכות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קיימים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ולעולמים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ועזוב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השפלות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הגורמים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בסלע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קנך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תזלזל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בכשרונותיך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הסגולים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העדינה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אזור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וחלץ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המצפה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ובטובך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חליפת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ההרגשים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מבחן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להאמין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כתיבתך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הרקח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הנייר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בעטך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צללי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יבעתני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חוששני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מתחלקות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ותבונתו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והבחינות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הפרטי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מציאות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הבורא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הנבראים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הנַעֵלם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הנַהדְפִים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הגשמיים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מַנוי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וְגמורה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108 ---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מורל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מהשקר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ולצייר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להתקשר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במחשבתו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קוראיו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ליוצרו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אנושי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לציירו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אמיתי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ונהנה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מנעימת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זמירותיה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ביכולת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דאגותיו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לרעהו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מכנהו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ילד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שעשועים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ותפלה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נצטוה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לעזר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ותרופה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ומאירת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להושע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lastRenderedPageBreak/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לחזקך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חיזוק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תעזוב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נצטוינו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פיגול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ביטול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להקריב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רצוני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109 ---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3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לכעס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ותמרורים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העומד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וליאש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הרחיקר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מחיי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ומחדוות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וקיומנו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לשקידת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נוצרת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בעורף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תבוסתו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להטרידך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תשלוט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לבשרני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ללימודך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ותשמחני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משתתף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ותנחמני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וחביבי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נתפזרו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העדינה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הקדושה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הצחה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בבשורתך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הנעימה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תאחרה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ואכפול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ושפעת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בלמודים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בשקידה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חביבה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להשכיל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ולהצליח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בלמודים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ותזכה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לאוקמי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גירסא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הערותיך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יומא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להפסיק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המסודרות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זבחים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תועלת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לרצון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כר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שיקבעו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יפתחו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בלימודו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lastRenderedPageBreak/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בכשרון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להשקידו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והזוכה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בשלימות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ומובטחני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ותתמוך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תתחיל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והרחב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ויכנסו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מזבחים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בפתיחת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מבשרים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וקורת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תמנע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מרפואת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דגים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החיצוני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השגת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תשיגנו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יקראוך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תעסוק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העמוקות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יפרנסו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בבנק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הפקידו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ישלחו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הושיט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השתלשלות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ומהמונם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והצלח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בדיוק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נחוצים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ברמיזות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אחריהם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נשקף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בלמודך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בפוסקים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מרחיבים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ולפתח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יבמות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ותשבע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114 ---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תורל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להשתעשע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והוכרחתי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לשבוע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בעונג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הקריאה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בחתימת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ארשום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כותבן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שהמפקיר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תרומה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במסקנתך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ראיותיך</w:t>
      </w:r>
      <w:r w:rsidR="00BD0462" w:rsidRPr="00EC5D74">
        <w:rPr>
          <w:rtl/>
        </w:rPr>
        <w:t xml:space="preserve"> --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ותחתום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בסתירת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באמתת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דכפין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דפה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לחוש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הועתק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לאינטרנט</w:t>
      </w:r>
      <w:r w:rsidR="00EC5D74">
        <w:rPr>
          <w:rtl/>
        </w:rPr>
        <w:t xml:space="preserve"> </w:t>
      </w:r>
      <w:r w:rsidR="00BD0462" w:rsidRPr="00EC5D74">
        <w:t>www.hebrewbooks.org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t>Mail contributions to</w:t>
      </w:r>
      <w:r w:rsidR="00EC5D74">
        <w:t xml:space="preserve"> </w:t>
      </w:r>
      <w:r w:rsidR="00BD0462" w:rsidRPr="00EC5D74">
        <w:t>YESHIVATH TIFERETH ZION</w:t>
      </w:r>
      <w:r w:rsidR="00EC5D74">
        <w:t xml:space="preserve"> </w:t>
      </w:r>
      <w:r w:rsidR="00BD0462" w:rsidRPr="00EC5D74">
        <w:t>P</w:t>
      </w:r>
      <w:r w:rsidR="00EC5D74">
        <w:rPr>
          <w:rtl/>
        </w:rPr>
        <w:t>.</w:t>
      </w:r>
      <w:r>
        <w:br/>
      </w:r>
      <w:r w:rsidR="00BD0462" w:rsidRPr="00EC5D74">
        <w:t>O</w:t>
      </w:r>
      <w:r w:rsidR="00EC5D74">
        <w:rPr>
          <w:rtl/>
        </w:rPr>
        <w:t>.</w:t>
      </w:r>
      <w:r>
        <w:br/>
      </w:r>
      <w:r w:rsidR="00BD0462" w:rsidRPr="00EC5D74">
        <w:t>Box 9</w:t>
      </w:r>
      <w:r w:rsidR="00EC5D74">
        <w:t xml:space="preserve"> </w:t>
      </w:r>
      <w:r w:rsidR="00BD0462" w:rsidRPr="00EC5D74">
        <w:t>BNEI BRAK, ISRAEL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הכתובת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כספים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תפארת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ציון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9,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חגרית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לפלא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הפזיזות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הוכרחת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ולפרוץ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בגדר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בהלואות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המשחית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אצילות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וגורם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ולאחרים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מוטב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לנהוג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יומיים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המרעיב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שתשרה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טהרה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ללבוש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ולקדושה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בהוללות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והבלים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תתחרט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זמנך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ועזב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הבטלה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ותתענג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בדשן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מסרתי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יג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נעשתה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הזאת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חוננת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ישרות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באשפה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בכפיפה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וגזל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לאזנים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שומעות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תרחפנה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מגודל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בתפארת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שפלותך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כבושת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גנב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כבודך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בתאוות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יאבדו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תתענג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בהביטך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לאחוריך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התקשר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מעדנים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להכיר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וצדיקים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הבהמי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והפרורים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פזרו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אוילים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אשוריו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ודרכו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מישרים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והמרירות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שבמכתבך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גברה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נחמתי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סודיים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להזכירני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ולהדגיש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הנחיצות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מַמִנַי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ופֵעם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לשאול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נכנסו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באזני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הטרדה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מלבי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להשקע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בחובות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מטבע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להוסיף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מבועם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וחובתנו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בשכלנו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לעצמנו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משועבדים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שהעמיקו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מחתימי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העמיקו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ובעריכת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שיסתמו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מהמכוון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מתפרשים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מטבע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למעיין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119 ---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רמזים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נשאר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בפשוטו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השלחן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ומשיבין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מנהיג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ומבושל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שלו</w:t>
      </w:r>
      <w:r w:rsidR="00BD0462" w:rsidRPr="00EC5D74">
        <w:rPr>
          <w:rtl/>
        </w:rPr>
        <w:t>',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סדרתי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בדיוק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החלון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דייקני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להתחיל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גדלו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ולדכותי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3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אומר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ולבא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דאינש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ומקרב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נוטה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בפקפוקים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בעולמו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קדמון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שמביאים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דניחא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>' -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יט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והזכרת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הבקיאות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למתעצלים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חתר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הגרע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ממשנת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>#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בהדיא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ההוראה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למודנו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מקומו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121 ---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תבל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הלשונות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המסולסלות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השקר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במתיבתא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דרקיע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בהדיא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-- </w:t>
      </w:r>
      <w:r w:rsidR="00BD0462" w:rsidRPr="00EC5D74">
        <w:rPr>
          <w:rFonts w:hint="cs"/>
          <w:rtl/>
        </w:rPr>
        <w:t>והוזם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להרחיק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נושאים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משתנים</w:t>
      </w:r>
      <w:r w:rsidR="00EC5D74">
        <w:rPr>
          <w:rtl/>
        </w:rPr>
        <w:t xml:space="preserve"> </w:t>
      </w:r>
      <w:r w:rsidR="00BD0462" w:rsidRPr="00EC5D74">
        <w:rPr>
          <w:rtl/>
        </w:rPr>
        <w:t>[</w:t>
      </w:r>
      <w:r w:rsidR="00BD0462" w:rsidRPr="00EC5D74">
        <w:rPr>
          <w:rFonts w:hint="cs"/>
          <w:rtl/>
        </w:rPr>
        <w:t>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'] </w:t>
      </w:r>
      <w:r w:rsidR="00BD0462" w:rsidRPr="00EC5D74">
        <w:rPr>
          <w:rFonts w:hint="cs"/>
          <w:rtl/>
        </w:rPr>
        <w:t>תכלית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היסודות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בתחלתו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ולדוגמא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ארשום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בודאי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ימריצני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להכגס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בדבריח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לדוגמא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קטעים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עראי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מזורז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נזילות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מסיבת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להגדירו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ביגינו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בשיקול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להשתוות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וליקרת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lastRenderedPageBreak/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בויכוחים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מונח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מלהשיב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חשדתיו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לקדש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הפוסקים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מקילים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והפוסלים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בבחינת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רופפת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סניף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123 ---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תורפ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הפוסקים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והחולקים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בבחינת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קבועה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קדמאי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שבעיטור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וברשב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הכרעה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מהשמטות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בדילוג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בסוגיא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שמובאת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השמטת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מלמדנו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לדחות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חובתם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השיטין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עמדתי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השאלות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הנפגשות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המעשיות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נצטוינו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היומיות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והזמניות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והמקריות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מקובלים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לסמוך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ופוסקים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לטעום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סוגיא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וראשונים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וחיפוש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ואינני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לקביעת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מחמיר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נסתפקתי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פורש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הספיקות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ומיעץ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להתרחק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הספיקות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ולהחמיר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המומחה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מבטיח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כשר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מספיקים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להשקט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ולהניח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ובמנהגי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טריפות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ובשארי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מנהגים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להתנהג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כמנהג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אבותיו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המתירים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לחפש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סוגיא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נחזיק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הערה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שהזכיר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קפידא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קפידא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קפידא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לכאן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מחבב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ובכלל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הקפדנות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למגונה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לתמוה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והפה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ימִי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מִסָפר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כַשנַה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לז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המסופר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כג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הצילומים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ושפיר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הסופר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רגיל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לסמוך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חדשות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הפוסקים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שנמסרו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הפסק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להאריך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מיעוט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הלבבות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שישיגו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רשאים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שקדמום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הכתבת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גריינימו</w:t>
      </w:r>
      <w:r w:rsidR="00BD0462" w:rsidRPr="00EC5D74">
        <w:rPr>
          <w:rtl/>
        </w:rPr>
        <w:t xml:space="preserve"> </w:t>
      </w:r>
      <w:r w:rsidR="00BD0462" w:rsidRPr="00EC5D74">
        <w:t>BWRLU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בני־צר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3 - </w:t>
      </w:r>
      <w:r w:rsidR="00BD0462" w:rsidRPr="00EC5D74">
        <w:t>JUN 2 0</w:t>
      </w:r>
      <w:r w:rsidR="00EC5D74">
        <w:rPr>
          <w:rtl/>
        </w:rPr>
        <w:t xml:space="preserve"> </w:t>
      </w:r>
      <w:r w:rsidR="00BD0462" w:rsidRPr="00EC5D74">
        <w:rPr>
          <w:rtl/>
        </w:rPr>
        <w:t>1960</w:t>
      </w:r>
      <w:r w:rsidR="00EC5D74">
        <w:rPr>
          <w:rtl/>
        </w:rPr>
        <w:t xml:space="preserve"> </w:t>
      </w:r>
      <w:r w:rsidR="00BD0462" w:rsidRPr="00EC5D74">
        <w:t>Copy</w:t>
      </w:r>
      <w:r w:rsidR="00EC5D74">
        <w:t xml:space="preserve"> </w:t>
      </w:r>
      <w:r w:rsidR="00BD0462" w:rsidRPr="00EC5D74">
        <w:t>OSPLICATE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ההפצה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הספריתי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החברה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להפצת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תל־אביב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4349</w:t>
      </w:r>
      <w:r w:rsidR="00EC5D74">
        <w:rPr>
          <w:rtl/>
        </w:rPr>
        <w:t xml:space="preserve"> </w:t>
      </w:r>
      <w:r w:rsidR="00BD0462" w:rsidRPr="00EC5D74">
        <w:t>Copyright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דפוס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קולמום</w:t>
      </w:r>
      <w:r w:rsidR="00BD0462" w:rsidRPr="00EC5D74">
        <w:rPr>
          <w:rtl/>
        </w:rPr>
        <w:t xml:space="preserve">" / 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דריימן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גבעתיים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טלפון</w:t>
      </w:r>
      <w:r w:rsidR="00BD0462" w:rsidRPr="00EC5D74">
        <w:rPr>
          <w:rtl/>
        </w:rPr>
        <w:t xml:space="preserve"> 72763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מחתימי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העלמת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ברחב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נתבטלו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הסכמותיהם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בהשגחת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הבורא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ובהופעת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חתימת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הוראה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* </w:t>
      </w:r>
      <w:r w:rsidR="00BD0462" w:rsidRPr="00EC5D74">
        <w:rPr>
          <w:rFonts w:hint="cs"/>
          <w:rtl/>
        </w:rPr>
        <w:t>שקבלו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דעתנו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שדעתנו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עושין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שתלמיד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שנשכח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נתגלה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נתגלה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להתגלות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יתגלה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נרמז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נתגלה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אמוראים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האמוראים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כדאמר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מציעא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ורמזו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התנאים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האלפים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תופשים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שאחריהם</w:t>
      </w:r>
      <w:r w:rsidR="00BD0462" w:rsidRPr="00EC5D74">
        <w:rPr>
          <w:rtl/>
        </w:rPr>
        <w:t xml:space="preserve"> - -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ממרים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התחלת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שנפל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בנעימים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ולהשכיל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שראיתי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שפירש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 xml:space="preserve">' --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יבדו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מלבם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דבעינן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מגמ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להטיל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תנאי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>'-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מצטער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לערער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נדנוד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ספק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באהבתו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מעצמנו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מפיהם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לקביעת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מפרשים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דכונת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מתחילים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ונראה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סברא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ונטיית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129 ---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שיפול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לשון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ונראה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תימא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כשעמדו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ונראה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מבואר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שפירשו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ולפיכך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לטעון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הבנתנו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סבר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תלי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מחודשות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יחסו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ולשון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המוזכר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>'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וסברות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לפרש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.: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והאירו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וקראתים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בהחלט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והרא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בהנהגה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מזכירים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ההנהגה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בהוה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בכך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מהמכריעים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בקביצות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הפשט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רהיטא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להכריע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אופּן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לדינא</w:t>
      </w:r>
      <w:r w:rsidR="00BD0462" w:rsidRPr="00EC5D74">
        <w:rPr>
          <w:rtl/>
        </w:rPr>
        <w:t xml:space="preserve"> -- -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ויכול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פליגי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ומי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באיסור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סקילה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החמיר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ונתיר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לכתחלה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באהבתו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>7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וברצונו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בעלמא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סוגיא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דעלמא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מילי</w:t>
      </w:r>
      <w:r w:rsidR="00EC5D74">
        <w:rPr>
          <w:rtl/>
        </w:rPr>
        <w:t xml:space="preserve"> </w:t>
      </w:r>
      <w:r w:rsidR="00BD0462" w:rsidRPr="00EC5D74">
        <w:rPr>
          <w:rtl/>
        </w:rPr>
        <w:t>: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דכדי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שׁליט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משמע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המנהג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שהאחרונים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חולקים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עליו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נקבעים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מכריעות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נובעות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היסודי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בודאות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131 ---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למסקנת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חדשה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הכרעת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לאיסור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מעכתר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לפניהם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קונ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אוהב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פגשתיו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העמוקים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מרשים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ששוחחנו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בכיוון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קבוע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בזכרוני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זכרון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מאיר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ושעשועים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חביבים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מזדרז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התפעלות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בבחינתה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המיוחדת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המסתעף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בסעיפים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יתעלם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בלשונם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מנקודה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להבחין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שלפנינו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התו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עירובין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שמעתיקי</w:t>
      </w:r>
      <w:r w:rsidR="00EC5D74">
        <w:rPr>
          <w:rtl/>
        </w:rPr>
        <w:t xml:space="preserve"> </w:t>
      </w:r>
      <w:r w:rsidR="00BD0462" w:rsidRPr="00EC5D74">
        <w:rPr>
          <w:rtl/>
        </w:rPr>
        <w:t>1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מד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התאימו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וחכמת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סגנונם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רמוזות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שרשי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שנחיצותה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וביאורה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נצרכה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והתעמקות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ולשננה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הכא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לתלמידיו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כותב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ורגש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לתלמידיו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להבליט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שנשארו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הרמז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נידון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מפשט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המושכלות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דוגמאות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נמנעות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המציאות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אפשרויות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שכיחות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יקרתו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וספרו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הגיעוני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עיינתי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צמצום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היכולת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ובטבעי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לחמורים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וקלים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פגשתי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להשתעשע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יחוגו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וביתרון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רבא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ולפלא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למנוע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לענגני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כפי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שהדיון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שיטתם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הדרישה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להסתפק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בדין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קושיא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שהקשית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ארוך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לז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אוקמי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גירסא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תפלה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שתנסח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משניות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תדאג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יגיעת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חופפת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השקוע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וכנראה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כונתך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לאוקמא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גירסא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במועדו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עיכובים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שוללים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נקנית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מוכס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לשחרר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נשקפת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החולקים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והרמב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דבאמת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דקיי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פשטה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להמליץ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המקילים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המקילים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המקובלת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סנהדרין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הגזית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137 ---</w:t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מטרת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הקובץ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הנוכחי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כמטרת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הקובץ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הראשון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להפיץ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עולמנו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המלהיבים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לחברו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יכולות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ופסקי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חנוך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והנהגוֹת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הוספנו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בקובץ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גראדזענסקי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זצללה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בענינים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ולעתיד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בקובץ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כוכב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המכתבים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בעצמנו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העתקות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המעתיקים</w:t>
      </w:r>
      <w:r w:rsidR="00BD0462" w:rsidRPr="00EC5D74">
        <w:rPr>
          <w:rtl/>
        </w:rPr>
        <w:t xml:space="preserve">, -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צייננו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מב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הרחיב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החזקה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כּי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וחוששני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שהממעך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הבננות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במזלג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חטאת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בקתא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דמזלג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וסכינא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ולתינוק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נפקותא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טרחא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להממעך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למה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החליט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דהאחרונים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להחמיר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הנידון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דסכינא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מעומק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במספר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מכריע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הכף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והתפנקות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ואתפוש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קורנס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ופוצע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הקטן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נפטא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ויעמידנו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לכסות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הכוס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139 ---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יגער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דנשנין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מנומסין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חצוצרה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ומטה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תרנגולין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מנומס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כגון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לפצוע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בחצוצרה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ובקינה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ונשמת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בגוונים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לירד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שהזכירו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ושינוים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במאזנים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השינוי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ולהכניס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ההיתר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שישקל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ולהאמין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לטלטל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קורנס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אגוזים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כיסוי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יציאה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ותנן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לכסות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וכיסוי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חשוב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תשמישו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וטביעות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ההלכה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(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)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דתנן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טפי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מינן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תיקון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קלקול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שכלנו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לבעה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ופסקוהו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הפוסקים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נצחיים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וקימים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שישובו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לאביהן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שבשמים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נוהגת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זוכין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עישור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האסור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מותר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ונימא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והשתדלו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בתקנת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הרצוי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דקדוק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הנכונה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המפקפקים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ואומרים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בעשיית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פרוזבול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ושוכר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וכיו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שנוהגים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- - [</w:t>
      </w:r>
      <w:r w:rsidR="00BD0462" w:rsidRPr="00EC5D74">
        <w:rPr>
          <w:rFonts w:hint="cs"/>
          <w:rtl/>
        </w:rPr>
        <w:t>ממי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מסתמא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מפורסם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לתהלה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ומסתמא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]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נפקותא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שהנהיג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אומרה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בדיקה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לפשט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מחרבת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לנהוג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בעשירים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וחייבין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יצטרכו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יוכרחו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למכור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יחשבו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אחוזים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מרויחים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ריווחם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למכרם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יעמדו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יאלפם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בפרוזבול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שנמנעו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והקושי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השומרים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ויוקבע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נכיון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~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היצר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נפקותא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בפילוסופיא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שאומרים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המותר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לעניים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פסקי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שחולקים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לחלוק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כפוף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לפסקיו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להאמין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חשש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- -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142 ---</w:t>
      </w:r>
      <w:r w:rsidR="00EC5D74">
        <w:rPr>
          <w:rtl/>
        </w:rPr>
        <w:t xml:space="preserve"> </w:t>
      </w:r>
      <w:r>
        <w:rPr>
          <w:rFonts w:hint="cs"/>
          <w:rtl/>
        </w:rPr>
        <w:t>=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נבער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אהה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דואג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דואג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עוזרים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חוזרים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לאנוש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אדמות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מרוגז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מיבש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מעתיד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הודאי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תופעות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השקט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יקחנה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במלא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וריב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יאסוף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רוגז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ומעביר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לשימוש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בספרים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שחיברום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לאמונות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כוזבות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נפקותא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מפורסם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ונערץ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השימוש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מרעיל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ורעתם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והחינוך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נהפך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לרועץ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שיתיר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עבודה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יבטלו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144 ---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מז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הנידון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מבואר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ילד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מהצלה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מטביעה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בנהר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ולהעלותו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למדרגת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בזמן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קצר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טיפול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שינדבו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חצי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בצהרים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תלמידי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המבוגרים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בידם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לזכות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דר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חשוון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וחליפת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לפעולה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לפליטת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השרידות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הוזנח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מתגוללות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גלמודות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ויפיצות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ששהו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פושטי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עזרה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לקיבוץ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והאצילות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לתוכו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נאמנים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לתפארת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ולהחיות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נדכאות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מובטחני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בהכרת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שיצליחו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בעבודת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שבט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הגאון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חיזוק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חיזוק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האפשרי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="00BD0462" w:rsidRPr="00EC5D74">
        <w:rPr>
          <w:rtl/>
        </w:rPr>
        <w:t>2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מנוי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וגמורה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בסודם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חיצוניות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שקידתם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בהתלהבות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נעורים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למפסיד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ורובם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נתקלקלו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מחוקה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במקצתם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ללחום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מלחמת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מצוה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הצלחה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להחלץ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מהאונס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היכולת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בתמכי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מזרזין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המזורזין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עידוד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לכבודו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המקומית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במדרגה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ולמסורה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ויסינות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ירשני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להשתתף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אמצו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מתוקן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נשיאותו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בהזדמנות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אצרף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ברכתי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לברכות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הנוכתים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להשכיל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בדרכיו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ולתפארת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ולתעודה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בכבוד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ואהבה</w:t>
      </w:r>
      <w:r w:rsidR="00BD0462"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תלמיך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מישיבת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ירושלים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משפחתיות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בירושלים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אך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כשבוע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מתגלגל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ההנהלה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מספקת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היחידה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להושיע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נכתבו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ביארגו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במפתחות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ביאור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נקודות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ובמקום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שהשמטנו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פסקות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כזה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להכדיל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שהשמטנו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השמטנו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מיועדות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ואהבת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הצניעות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והנגו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להמציא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להדפיסם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ולזכות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ויהי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וילמדו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זרענו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149 ---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כמ</w:t>
      </w:r>
      <w:r w:rsidR="00EC5D74">
        <w:rPr>
          <w:rtl/>
        </w:rPr>
        <w:t xml:space="preserve"> </w:t>
      </w:r>
      <w:r>
        <w:rPr>
          <w:rFonts w:hint="cs"/>
          <w:rtl/>
        </w:rPr>
        <w:t>=</w:t>
      </w:r>
      <w:r w:rsidR="00BD0462" w:rsidRPr="00EC5D74">
        <w:rPr>
          <w:rFonts w:hint="cs"/>
          <w:rtl/>
        </w:rPr>
        <w:t>ההנהלה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המחייבים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השוללים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נאלצתי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הבטחתיו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והבטחתי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קיימתי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התלמיד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שהבאים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במשפחה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ימנע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שיחי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בישיבתכם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מישיבת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וגשם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שידעתי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להזניחו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פרנסת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שולחן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תיכף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מסודר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בהישיבח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לימודו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אחיך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וישיבות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למר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להוסיף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בהרהור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נשתנה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הוחלט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בכשר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ונכשלתם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בהלבנת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פנים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נתוסף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ואתם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חייבים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סליחתו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ולפייסו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ההנהגה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התוצאות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שכנגדו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במלחמה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לעמידתם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גרמא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מלחמתי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עצמו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כמדומה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דלעולם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להרחיקם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גלוי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פוגשים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שעושים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עקיפין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פרט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בידינו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151 ---</w:t>
      </w:r>
      <w:r w:rsidR="00EC5D74">
        <w:rPr>
          <w:rtl/>
        </w:rPr>
        <w:t xml:space="preserve"> </w:t>
      </w:r>
      <w:r>
        <w:rPr>
          <w:rFonts w:hint="cs"/>
          <w:rtl/>
        </w:rPr>
        <w:t>=</w:t>
      </w:r>
      <w:r w:rsidR="00BD0462" w:rsidRPr="00EC5D74">
        <w:rPr>
          <w:rFonts w:hint="cs"/>
          <w:rtl/>
        </w:rPr>
        <w:t>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שלוח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הנהלת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שבועות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לפתאום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אברך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והשאיר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אחריו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אלמנה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ויתומיו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כשנתים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וחצי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האלמנה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בכחה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לפרנס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והמנוח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ורצונה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והמצוה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דוקא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שואלים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להשיג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דעתו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הבתים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היתומים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והמצוה</w:t>
      </w:r>
      <w:r w:rsidR="00BD0462" w:rsidRPr="00EC5D74">
        <w:rPr>
          <w:rtl/>
        </w:rPr>
        <w:t xml:space="preserve"> .--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לבקשה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הצגתי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152 ---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t>b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וכוח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בישיבת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בקשוני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למליץ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המדובר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הפרעות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מביתו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בלימודו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להמליץ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יקירי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מתלמידי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לישיבתכם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כשרונותיו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הגדולים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ממנו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חשוון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153 ---</w:t>
      </w:r>
      <w:r w:rsidR="00EC5D74">
        <w:rPr>
          <w:rtl/>
        </w:rPr>
        <w:t xml:space="preserve"> </w:t>
      </w:r>
      <w:r w:rsidR="00BD0462" w:rsidRPr="00EC5D74">
        <w:rPr>
          <w:rtl/>
        </w:rPr>
        <w:t>30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נט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נרתעתי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מא־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הוקרתי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נסתפקתי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להישיבה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להוסיף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נפגשתי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לנחוץ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והעיקר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מצאתי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להכניסו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תשלחהו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נתישב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חפצך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בריאותי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מכביד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כופל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תיכף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תמיד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lastRenderedPageBreak/>
        <w:t xml:space="preserve"> </w:t>
      </w:r>
      <w:r w:rsidR="00BD0462" w:rsidRPr="00EC5D74">
        <w:rPr>
          <w:rFonts w:hint="cs"/>
          <w:rtl/>
        </w:rPr>
        <w:t>ס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אהובים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עבירה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שנאת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חנם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ממשרד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וממשפסי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מטבע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ויצינות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להשתובבות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היכולים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תעמולות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מרגילות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לקלות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ולזלזול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ומורים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וצומחות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הפסדותיהן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ואבדותיהן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עצומות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ופורקות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רגש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ההכנעה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הצעירים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הציבור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שכרוכות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בעקבות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השתדלות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בצורת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לשקידת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תיכף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וחסרונכם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ימולא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להכריע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שתקח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ללמדו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תתענין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BD0462" w:rsidRPr="00EC5D74">
        <w:rPr>
          <w:rtl/>
        </w:rPr>
        <w:t xml:space="preserve"> :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7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סב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הגאון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ההזדמנות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בכתיבה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כדיבור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עסקניות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מוסר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המסייעים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ינובון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ויחליפו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כנשרים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הסכמנו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לרצוננו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ושאלת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הכסף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רוצה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שאלתני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כניסה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ולפי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הכניסה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מעסק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הכביסה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קטנה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הנוסדה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דשם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העבודה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הנדת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שיעור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למנהל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המשכורת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העכשוי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נעזבים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ללחם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ופשתה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כהה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תכבהי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הדו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נתבקשתי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 -- -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רציני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ההתאמה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ההגונה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והדיבור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המשותף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העיקרי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בענינים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אלימנטים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הפוכים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נצטויתי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לכתר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ולבקשו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לחדול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נעימות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עדינים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ונסשיים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לאוהבי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רחש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כלשון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**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המשוער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הכתיב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שיכתבו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סו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נדברו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יראי</w:t>
      </w:r>
      <w:r w:rsidR="00BD0462" w:rsidRPr="00EC5D74">
        <w:rPr>
          <w:rtl/>
        </w:rPr>
        <w:t xml:space="preserve"> ..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לחזק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ולאמץ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כושלות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בפה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לרגלי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אזלו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האמצעים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ואמרתי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ובטח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ישתתף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אספה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נחוצה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להשתתף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באספות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שלוכט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הקשבתי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משלומך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מלימודך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בקשתיך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ויפינות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טרדותך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יעכבוך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אבקשך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לישיבת</w:t>
      </w:r>
      <w:r w:rsidR="00BD0462" w:rsidRPr="00EC5D74">
        <w:rPr>
          <w:rtl/>
        </w:rPr>
        <w:t xml:space="preserve"> -- </w:t>
      </w:r>
      <w:r w:rsidR="00BD0462" w:rsidRPr="00EC5D74">
        <w:rPr>
          <w:rFonts w:hint="cs"/>
          <w:rtl/>
        </w:rPr>
        <w:t>וכבר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לידידנו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סגן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למכתבו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הטרדא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מהבא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ומוטב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שבשבילה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יבטלו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הרשות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מבצר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ולמצוה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שיעור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הבונים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במקרה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</w:t>
      </w:r>
      <w:r w:rsidR="00BD0462" w:rsidRPr="00EC5D74">
        <w:rPr>
          <w:rtl/>
        </w:rPr>
        <w:t>' - -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וישיבות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נתקבל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באמצע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ההרפסת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159 ---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הדיבור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לחגור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שארית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להלחם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היצר</w:t>
      </w:r>
      <w:r w:rsidR="00EC5D74">
        <w:rPr>
          <w:rtl/>
        </w:rPr>
        <w:t>.</w:t>
      </w:r>
      <w:r>
        <w:rPr>
          <w:rtl/>
        </w:rPr>
        <w:br/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lastRenderedPageBreak/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ליעץ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להתמיד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מציאותו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תפלה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ביטול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העבודה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>'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אודות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כשרון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להשקידהו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שהתחיל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קדשים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בשמך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יקראוך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שפע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הלכות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תקנת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עגונות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לסתור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לחמול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ובגנות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התאוות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להשקע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בחובות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חרוצות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ונסע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תומכים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הבנין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להודיעו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בראשית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לההורים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הילדים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בתלמוד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- </w:t>
      </w:r>
      <w:r w:rsidR="00BD0462" w:rsidRPr="00EC5D74">
        <w:rPr>
          <w:rFonts w:hint="cs"/>
          <w:rtl/>
        </w:rPr>
        <w:t>מקבלת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להמציא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מלמד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שהתחילו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בלימוד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הגמ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והודעתי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לכבודו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המדובר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שלמתי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מקבלים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מישיבת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ללימוד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שיגמור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ויקבל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המשכורת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מידו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lastRenderedPageBreak/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להתיחס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שאמרו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כר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מגוך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ויפינו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שדחפו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בב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ידים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</w:t>
      </w:r>
      <w:r w:rsidR="00BD0462" w:rsidRPr="00EC5D74">
        <w:rPr>
          <w:rtl/>
        </w:rPr>
        <w:t>'</w:t>
      </w:r>
      <w:r w:rsidR="00BD0462" w:rsidRPr="00EC5D74">
        <w:rPr>
          <w:rFonts w:hint="cs"/>
          <w:rtl/>
        </w:rPr>
        <w:t>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מקרבת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לחנכו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ומבטיח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לעמוד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משמעת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ההגון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יקירנו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סדרתי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 - - </w:t>
      </w:r>
      <w:r w:rsidR="00BD0462" w:rsidRPr="00EC5D74">
        <w:rPr>
          <w:rFonts w:hint="cs"/>
          <w:rtl/>
        </w:rPr>
        <w:t>שיחי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בתור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הבראה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בהיותו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ירוד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בבריאותו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אצל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שליט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סז</w:t>
      </w:r>
      <w:r w:rsidR="00BD0462" w:rsidRPr="00EC5D74">
        <w:rPr>
          <w:rtl/>
        </w:rPr>
        <w:t>/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מצהירים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נבנתה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ונתכוננה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ותלאה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וחוסר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ובעיונים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מאמינים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חסדיו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להחזיק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ולהרבות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גבולה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בתלמידים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יוסיף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חסדיו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הכתיב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לאחרים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שיכתבו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162 ---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חגכות</w:t>
      </w:r>
      <w:r w:rsidR="00EC5D74">
        <w:rPr>
          <w:rtl/>
        </w:rPr>
        <w:t xml:space="preserve"> </w:t>
      </w:r>
      <w:r w:rsidR="00BD0462" w:rsidRPr="00EC5D74">
        <w:rPr>
          <w:rtl/>
        </w:rPr>
        <w:t>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ומתפרנסת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פגיצה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בסכנה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ערך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קטנה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בארצנו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להוקיר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מפז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ומפנינים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מוכרחים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הגדיים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ובעו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תישים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מאתנו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לעבודת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חוץ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מגודלים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ונכנסים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לישיבות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גרעון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שנכניס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בצביונה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הישיבה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עלול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להרוס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כגל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הבנין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הרוחני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הגשמי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החזקת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מבליגים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היסורים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והמכאובים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מרגיש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מעט</w:t>
      </w:r>
      <w:r w:rsidR="00EC5D74">
        <w:rPr>
          <w:rtl/>
        </w:rPr>
        <w:t xml:space="preserve"> </w:t>
      </w:r>
      <w:r w:rsidR="00BD0462" w:rsidRPr="00EC5D74">
        <w:rPr>
          <w:rtl/>
        </w:rPr>
        <w:t>.: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הלזה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לפגוע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לשנותו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נתחרט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)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רשאים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163 ---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מנוך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וישיצות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נסיון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בדרישות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זולת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נטיות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יסודן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164 ---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צבור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>*</w:t>
      </w:r>
      <w:r w:rsidR="00BD0462" w:rsidRPr="00EC5D74">
        <w:rPr>
          <w:rFonts w:hint="cs"/>
          <w:rtl/>
        </w:rPr>
        <w:t>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נ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אתכבד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תשומת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לדברי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הספקת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בעירנו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כבודכם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ובקשר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נזקקים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ליחוס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מצדכם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ולמצפוניו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כידוע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וחרדים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בעירנו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הרגשת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מצפון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העבודה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בתחנת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אוטומטי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מנוחת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ועצבון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ועושק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מצפונם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למנוע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יפגשו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נחוץ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להגדיל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הבריכה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הקיימת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עכשו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לפועל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נחוץ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החול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בריכה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לחברת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החשמל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165 ---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מצומצמת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מאורע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יצמאו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הצעתנו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בבקשתנו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להתחסד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באופן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כאשר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יפול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בגורלם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לסדר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ולהחן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מובטחני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בתבונתם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וישרת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יפנו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להצליח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ואנחנו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נזכירם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לטובה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כמשכורתם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אחתום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לתשובתם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לעומר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בניברק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המציאות</w:t>
      </w:r>
      <w:r w:rsidR="00BD0462" w:rsidRPr="00EC5D74">
        <w:rPr>
          <w:rFonts w:ascii="Arial" w:hAnsi="Arial" w:cs="Arial" w:hint="cs"/>
          <w:rtl/>
        </w:rPr>
        <w:t>●</w:t>
      </w:r>
      <w:r w:rsidR="00EC5D74">
        <w:rPr>
          <w:rtl/>
        </w:rPr>
        <w:t xml:space="preserve"> </w:t>
      </w:r>
      <w:r w:rsidR="00BD0462" w:rsidRPr="00EC5D74">
        <w:rPr>
          <w:rtl/>
        </w:rPr>
        <w:t>*: 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אנכי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מתפרנס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בעמל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לקראת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השמיטה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התגנבה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בלבי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המחשבה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כהלכתה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עורף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הייתי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בודד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וגלמוד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שחוק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היתכן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הן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נזרע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נאסוף</w:t>
      </w:r>
      <w:r w:rsidR="00BD0462" w:rsidRPr="00EC5D74">
        <w:rPr>
          <w:rtl/>
        </w:rPr>
        <w:t xml:space="preserve">! </w:t>
      </w:r>
      <w:r w:rsidR="00BD0462" w:rsidRPr="00EC5D74">
        <w:rPr>
          <w:rFonts w:hint="cs"/>
          <w:rtl/>
        </w:rPr>
        <w:t>הלא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ללחום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המציאות</w:t>
      </w:r>
      <w:r w:rsidR="00BD0462" w:rsidRPr="00EC5D74">
        <w:rPr>
          <w:rtl/>
        </w:rPr>
        <w:t xml:space="preserve">!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עקשנותי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בקדקדו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יודע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השביעית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שהכתיב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זללה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להלהִיב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לִשֵמירת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המיסח</w:t>
      </w:r>
      <w:r w:rsidR="00BD0462" w:rsidRPr="00EC5D74">
        <w:rPr>
          <w:rtl/>
        </w:rPr>
        <w:t>."</w:t>
      </w:r>
      <w:r w:rsidR="00EC5D74">
        <w:rPr>
          <w:rtl/>
        </w:rPr>
        <w:t xml:space="preserve"> </w:t>
      </w:r>
      <w:r w:rsidR="00BD0462" w:rsidRPr="00EC5D74">
        <w:rPr>
          <w:rtl/>
        </w:rPr>
        <w:t>*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166 ---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לצוכ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באסמו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תבואה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מוכנה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לשלש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כדורות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אחרונים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יצאה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פלגא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דשתא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והמציאות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מתרפקת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באהבתה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עמדי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זרעתי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ראש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בשביעית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ישבתי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זרעתי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ששית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הנכנס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נוהג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אוכלו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ש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בתקותי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המציאות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אתי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בחצי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הבאה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ושכני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המלעיגים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חרשו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וזרעו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בשביעית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והמציאות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זעפה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ותשחת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יבולם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גשמיה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ובמטרות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שטוחה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שיסלחו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שמריתי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ויואילו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בטובם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הפעם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בקדקד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ויבין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מוחלפת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ושמירת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ברצון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תליא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ס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בהקבוצים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>"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רציני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והמנהלים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אובדי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ולמרות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התעוררות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הגיע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השמיטה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ובאנגליא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להזדרז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עזרה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167 ---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מגיעה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תמיכה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הנזהרים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מאיסור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ספיחין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לקרוא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במדה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ידועה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בגנה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במסירת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נפש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קודמין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עומדים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במצוקה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כפולה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הריסת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משקם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מזונות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ושמעתי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>,,</w:t>
      </w:r>
      <w:r w:rsidR="00BD0462" w:rsidRPr="00EC5D74">
        <w:rPr>
          <w:rFonts w:hint="cs"/>
          <w:rtl/>
        </w:rPr>
        <w:t>חפץ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חיים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מאיים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המצומצמות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להילדים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והטף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וחסרון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מזונות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להבהמה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והעוף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ולזאת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לעורר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המשתתפים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בהחזקת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עושי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למהר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במוקדם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להחזקת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הקבוצים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יחזיקו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מעמד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והנני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האמורים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במכתב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קוממיות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וידועים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מצוינים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ביראת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חטא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ושמירת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בדקדוקן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ועמוסים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בשמירת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בדקדוקיה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ופרטותיה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חברי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אגו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ופאג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המסייעים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והתומכים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בידם</w:t>
      </w:r>
      <w:r w:rsidR="00EC5D74">
        <w:rPr>
          <w:rtl/>
        </w:rPr>
        <w:t>.</w:t>
      </w:r>
      <w:r>
        <w:rPr>
          <w:rtl/>
        </w:rPr>
        <w:br/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',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תשב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זכרון־מאיר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168 ---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לצוכ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עז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אחדשה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באה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בצירוף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הסקריפס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שגדבו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האחים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היקרים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נדיבי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הלב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ומקימי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שיחיו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ארוכים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ויתברכו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ובפרטן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ונפש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החותם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ברכה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מאחל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רפואה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וללדת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ולאושר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לבתם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בת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תחי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וירוו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כולם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כנפשם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דוש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וגח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האתרוגים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מראה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הלובן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שבאתרוג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="00BD0462" w:rsidRPr="00EC5D74">
        <w:rPr>
          <w:rtl/>
        </w:rPr>
        <w:t>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הפטמא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שבצד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טבעי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כעין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לקותא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יגיעו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מובחר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שכתבתי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בשביל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169 ---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קוצן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חגכות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לחשוך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כסף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מכריזים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ולפרסם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קיומנו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מצוותיה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המחיר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כבכל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מצות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שביעית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מרובה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ובלבד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שיהא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ניכר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לקושטא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דמלתא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סכנה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ניתן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לתשלומין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נוטל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והרבה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הולכים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למקום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ההוא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 </w:t>
      </w:r>
      <w:r w:rsidR="00BD0462" w:rsidRPr="00EC5D74">
        <w:rPr>
          <w:rFonts w:hint="cs"/>
          <w:rtl/>
        </w:rPr>
        <w:t>וכמובן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פורשים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ללכת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לצורך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הנחיצות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ועכשו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רצוני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שיתנו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בקיאים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השומא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בשותפות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השלשה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עצמו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ולפי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שיעלה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החשבון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השלשה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מגיע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נותן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הפסול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חושב</w:t>
      </w:r>
      <w:r w:rsidR="00BD0462" w:rsidRPr="00EC5D74">
        <w:rPr>
          <w:rtl/>
        </w:rPr>
        <w:t xml:space="preserve"> 10 </w:t>
      </w:r>
      <w:r w:rsidR="00BD0462" w:rsidRPr="00EC5D74">
        <w:rPr>
          <w:rFonts w:hint="cs"/>
          <w:rtl/>
        </w:rPr>
        <w:t>ג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ומה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שחושב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כלום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דכל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שכרו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סחורה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ממש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שיאמר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שלוקח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סחורה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להבעלים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הטורח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שיווי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הסחורה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אבקש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התיבה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גרוש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האתרוג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שישלח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ישיג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יעשו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סיסוק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טרחתו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170 ---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תוכן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חובתנו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לשמש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בשכלנו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שידנו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מגעת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טז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צריך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להזהר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בעמק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בדבריהם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רמזים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המדה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יז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לדייק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הלימוד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יח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נטיית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ומקרב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יט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עיקר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חידוש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הגמרא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המתברר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בהדיא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בגמ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יסוד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ההוראה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תורת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לומדים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במתיבתא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דרקיע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להרחיק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דמיון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נושאים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משתנים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תכלית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הריחוק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לומר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טעיתי</w:t>
      </w:r>
      <w:r w:rsidR="00BD0462" w:rsidRPr="00EC5D74">
        <w:rPr>
          <w:rtl/>
        </w:rPr>
        <w:t xml:space="preserve"> .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דבר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עיוני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להגדירו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במלים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הבדל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גורמים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מוקדמים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בשנים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ראיה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מסלות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רבות</w:t>
      </w:r>
      <w:r w:rsidR="00EC5D74">
        <w:rPr>
          <w:rtl/>
        </w:rPr>
        <w:t>.</w:t>
      </w:r>
      <w:r>
        <w:rPr>
          <w:rtl/>
        </w:rPr>
        <w:br/>
      </w:r>
    </w:p>
    <w:p w14:paraId="5E3AB349" w14:textId="57022E1B" w:rsidR="00750B14" w:rsidRDefault="00BD0462" w:rsidP="00750B14">
      <w:pPr>
        <w:pStyle w:val="31"/>
        <w:bidi/>
        <w:rPr>
          <w:rtl/>
        </w:rPr>
      </w:pPr>
      <w:r w:rsidRPr="00750B14">
        <w:rPr>
          <w:rFonts w:hint="cs"/>
          <w:rtl/>
        </w:rPr>
        <w:t>אימתי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אפשר</w:t>
      </w:r>
      <w:r w:rsidR="00EC5D74" w:rsidRPr="00750B14">
        <w:rPr>
          <w:rtl/>
        </w:rPr>
        <w:t xml:space="preserve"> </w:t>
      </w:r>
      <w:r w:rsidRPr="00750B14">
        <w:rPr>
          <w:rFonts w:hint="cs"/>
          <w:rtl/>
        </w:rPr>
        <w:t>ללמוד</w:t>
      </w:r>
      <w:r w:rsidRPr="00750B14">
        <w:rPr>
          <w:rtl/>
        </w:rPr>
        <w:t xml:space="preserve"> </w:t>
      </w:r>
      <w:r w:rsidRPr="00750B14">
        <w:rPr>
          <w:rFonts w:hint="cs"/>
          <w:rtl/>
        </w:rPr>
        <w:t>מהשמטות</w:t>
      </w:r>
      <w:r w:rsidR="00EC5D74" w:rsidRPr="00750B14">
        <w:rPr>
          <w:rtl/>
        </w:rPr>
        <w:t>.</w:t>
      </w:r>
      <w:r w:rsidR="00CB78D0" w:rsidRPr="00750B14">
        <w:rPr>
          <w:rtl/>
        </w:rPr>
        <w:br/>
      </w:r>
      <w:r w:rsidRPr="00EC5D74">
        <w:rPr>
          <w:rFonts w:hint="cs"/>
          <w:rtl/>
        </w:rPr>
        <w:t>כב</w:t>
      </w:r>
      <w:r w:rsidR="00EC5D74">
        <w:rPr>
          <w:rFonts w:cstheme="minorBidi"/>
          <w:rtl/>
        </w:rPr>
        <w:t>.</w:t>
      </w:r>
    </w:p>
    <w:p w14:paraId="04700DF0" w14:textId="21B811CB" w:rsidR="00750B14" w:rsidRDefault="00BD0462" w:rsidP="00750B14">
      <w:pPr>
        <w:jc w:val="center"/>
        <w:rPr>
          <w:rtl/>
        </w:rPr>
      </w:pP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לסמוך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סיפורי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מעשיות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בספרי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הדורות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אבותיו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נשמה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קבלה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חלקה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קפדנות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מגונה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כג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חדשים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רבי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</w:t>
      </w:r>
      <w:r w:rsidRPr="00EC5D74">
        <w:rPr>
          <w:rtl/>
        </w:rPr>
        <w:t>"</w:t>
      </w:r>
      <w:r w:rsidRPr="00EC5D74">
        <w:rPr>
          <w:rFonts w:hint="cs"/>
          <w:rtl/>
        </w:rPr>
        <w:t>נ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רבינא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הוראה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בסוף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משנה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נתגלה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שראוי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להתגלות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יתגלה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מחודש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נרמז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מדברי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התנאים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171 ---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עט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ויזכה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עבורי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האתרוג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המובחר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והפסול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למעשר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להשיבני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ג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אחר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יוה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הבע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גמח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עיוה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תרצ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באהבה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סדרתי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רצונך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להתאכסן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שביעית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' - -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שפלוני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בשמץ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ר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הרהור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והקלת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להידועים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172 ---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קובן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חגרות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מינות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ממש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נצטערתי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פלוני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נפשו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קשורה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בנפש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ונפשם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בנפשו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ורחוק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בנוגע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מצוה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וכש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בגרם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חיזוק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כבודם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וכמעט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שמשכתי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בגילוי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פנים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שחיזוק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תורתנו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מחייב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בירור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החפצים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דאז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נדברו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בנוגע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לרצון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שיהיו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חרדים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וקנאים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ועיר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שחקקו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הידועים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הנכנסים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לארץ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משתייכים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ממילא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להכנסת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הידועה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שיודיעו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להממשלה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יוצאים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ולהודיע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ניתן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אייר</w:t>
      </w:r>
      <w:r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מוכרח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להודיע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יציאתו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התמנותו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לרגלי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האלמות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הידועים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ולרגלי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התרשלות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המקבלים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להכריע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כאלה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ממאמרים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בודדים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חז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ותמיד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השופט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ההרגש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הפנימי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הנובע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מאהבה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ויראה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שזכה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מדרגתו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וכמדומני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שברגש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מחלוקת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החרדים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מרגישים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תמיד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לרחק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לקרב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כאילו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ממרום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נשפך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עליהם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ובזמננו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הושוו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בהשקפתם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הציונות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ועל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173 ---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המתרחש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יודע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חלוקי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היראים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בענינים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שדעתו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מרחקים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נשפט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הרגש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החרדי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שצריך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בדיקה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אחריו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התמנות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בתנאים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הרגש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ובתפלה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להכשל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והננו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בחלוקי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החרדים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שמחים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קבלת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קנאי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ומצוה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מרגישים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lastRenderedPageBreak/>
        <w:t>הפסד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הכונה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שאינם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כואבים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יציאתו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המצאו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אלמות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האלמים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ההגון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הכרוך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הצער</w:t>
      </w:r>
      <w:r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Pr="00EC5D74">
        <w:rPr>
          <w:rtl/>
        </w:rPr>
        <w:t>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ובאמת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עצה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בקהלה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כזו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העצה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הנכונה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בבחינת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שלילית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כואבים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מינוי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הגון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שמחים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בחירת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הגון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הייתי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יכול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בעובדא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שזו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היתה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מועילה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נמנע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מלבקר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לפרש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ומוכרח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סתומים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נה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דהמבזה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בלבו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בחשבו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שהחדיוט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174 ---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קוצן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אגרות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בידיעת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מעולה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בכונתו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מעולה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ממנו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מחשבה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יתחמץ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לבבי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בשמעי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בגאוה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וצחוק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מאז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ששמעתי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לשכחם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ובלבי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ההרהור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בהוראת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הפרטים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שאלות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חילול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השם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וצריך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לשקול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בפלס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שוקל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סופר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ופעמים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ההרגש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שתיקון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בעמל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והרצון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לתיקונן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ושישפוט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האדם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עצמו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ולהצטער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הטבעיות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הרעות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הדיין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והשופט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אאריך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גלוי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חובתי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יצאתי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שנאה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ואדרבה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יתירה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כתבתי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הפסד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לשום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ולתועלת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הבירור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התרתי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הזיון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כנגד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המהרסים</w:t>
      </w:r>
      <w:r w:rsidRPr="00EC5D74">
        <w:rPr>
          <w:rtl/>
        </w:rPr>
        <w:t>:</w:t>
      </w:r>
      <w:r w:rsidR="00EC5D74">
        <w:rPr>
          <w:rtl/>
        </w:rPr>
        <w:t xml:space="preserve"> </w:t>
      </w:r>
      <w:r w:rsidRPr="00EC5D74">
        <w:rPr>
          <w:rtl/>
        </w:rPr>
        <w:t xml:space="preserve">- 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תלמוד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מינוי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ג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שחיטה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כשרה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175 ---</w:t>
      </w:r>
      <w:r w:rsidR="00EC5D74">
        <w:rPr>
          <w:rtl/>
        </w:rPr>
        <w:t xml:space="preserve"> </w:t>
      </w:r>
      <w:r w:rsidRPr="00EC5D74">
        <w:rPr>
          <w:rtl/>
        </w:rPr>
        <w:t xml:space="preserve">:- </w:t>
      </w:r>
      <w:r w:rsidRPr="00EC5D74">
        <w:rPr>
          <w:rFonts w:hint="cs"/>
          <w:rtl/>
        </w:rPr>
        <w:t>לצוכ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פג</w:t>
      </w:r>
      <w:r w:rsidR="00EC5D74">
        <w:rPr>
          <w:rtl/>
        </w:rPr>
        <w:t xml:space="preserve"> </w:t>
      </w:r>
      <w:r w:rsidRPr="00EC5D74">
        <w:rPr>
          <w:rtl/>
        </w:rPr>
        <w:t>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מקוה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טהרה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>)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שביתת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בנין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ביהכ</w:t>
      </w:r>
      <w:r w:rsidRPr="00EC5D74">
        <w:rPr>
          <w:rtl/>
        </w:rPr>
        <w:t>"</w:t>
      </w:r>
      <w:r w:rsidRPr="00EC5D74">
        <w:rPr>
          <w:rFonts w:hint="cs"/>
          <w:rtl/>
        </w:rPr>
        <w:t>נ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) </w:t>
      </w:r>
      <w:r w:rsidRPr="00EC5D74">
        <w:rPr>
          <w:rFonts w:hint="cs"/>
          <w:rtl/>
        </w:rPr>
        <w:t>הסרת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החפשים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צוארנו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והשתדלות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אצל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הממשלה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(</w:t>
      </w:r>
      <w:r w:rsidRPr="00EC5D74">
        <w:rPr>
          <w:rFonts w:hint="cs"/>
          <w:rtl/>
        </w:rPr>
        <w:t>בשנות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התר</w:t>
      </w:r>
      <w:r w:rsidRPr="00EC5D74">
        <w:rPr>
          <w:rtl/>
        </w:rPr>
        <w:t>"</w:t>
      </w:r>
      <w:r w:rsidRPr="00EC5D74">
        <w:rPr>
          <w:rFonts w:hint="cs"/>
          <w:rtl/>
        </w:rPr>
        <w:t>צ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בערך</w:t>
      </w:r>
      <w:r w:rsidRPr="00EC5D74">
        <w:rPr>
          <w:rtl/>
        </w:rPr>
        <w:t>)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המכ</w:t>
      </w:r>
      <w:r w:rsidRPr="00EC5D74">
        <w:rPr>
          <w:rtl/>
        </w:rPr>
        <w:t>"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מקיבוץ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חפץ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מסר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הבאים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כידוע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החליבה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כבדה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המתלבטים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הקיבוץ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כידוע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עומד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משמרתו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שעולה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במחיר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ועתה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עומדים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לפתור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השאלה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בפתרון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רצוי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כולו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לחלוב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אוטומטית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המכונה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מזמן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ארצה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והנם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צריכים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לגמור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התשלום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ולקבלה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לרשותם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והרב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שליט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הבטיחם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נסיעתו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שיקבלו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הכסף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נתנו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חמשים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אחשוב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לזרז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וקופת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176 ---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פל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Pr="00EC5D74">
        <w:rPr>
          <w:rFonts w:hint="cs"/>
          <w:rtl/>
        </w:rPr>
        <w:t>להשתתף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הגדול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וכונת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כמשוער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להשתתפותם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מובטחני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שיעשו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בכפילא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מנ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תש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ברק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עז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חבל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מצטערין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חילול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מחללי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בטהרה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בפרהסיא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הראוי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לפרסם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פרטי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הזרעים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מועיל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להזכיר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המעונין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כחמש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שעזבו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משענת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החריץ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הנ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ותיקנו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עירובין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בסביבות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העיר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נתעוררו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לחזור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למחיצת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החריץ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בחשבם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חומרא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בעלמא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לחשוש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הזרעים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והאומר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שהזרעים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אסורין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המחמירין</w:t>
      </w:r>
      <w:r w:rsidRPr="00EC5D74">
        <w:rPr>
          <w:rtl/>
        </w:rPr>
        <w:t>?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נוגע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למעשח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וכלל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מזבח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להביא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חטאת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סנהדרין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</w:t>
      </w:r>
      <w:r w:rsidRPr="00EC5D74">
        <w:rPr>
          <w:rtl/>
        </w:rPr>
        <w:t>"</w:t>
      </w:r>
      <w:r w:rsidRPr="00EC5D74">
        <w:rPr>
          <w:rFonts w:hint="cs"/>
          <w:rtl/>
        </w:rPr>
        <w:t>נ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ועלינו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177 ---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זבוכ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לדעת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האסור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והבא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להכריו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גזרו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אסרתן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כונתו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ידועה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והתוצאות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ידועות</w:t>
      </w:r>
      <w:r w:rsidRPr="00EC5D74">
        <w:rPr>
          <w:rtl/>
        </w:rPr>
        <w:t xml:space="preserve"> 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ואמנם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לקושטא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דמלתא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כאן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מלאכה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דאוריתא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אחרי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כדעת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</w:t>
      </w:r>
      <w:r w:rsidRPr="00EC5D74">
        <w:rPr>
          <w:rtl/>
        </w:rPr>
        <w:t>"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שהרי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עומדין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לכתחלה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לפרוץ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להכריז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בתוקף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עוז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איסורו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לחוש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ישמעו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בהוראה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דרכי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בכך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ובפרט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שרבנו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הגר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אוסר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בתוקף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עוז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וגם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מוכרע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חכמים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למעשה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ימצאו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לנכון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להוסיף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יחושו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לטרחתי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ורוצה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לתחזיק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להקשיב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ידעתי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שגיאה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ומ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לדיין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שעיניו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רואות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פ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בצפון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לשם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178 ---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פו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Pr="00EC5D74">
        <w:rPr>
          <w:rFonts w:hint="cs"/>
          <w:rtl/>
        </w:rPr>
        <w:t>ולתפארת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להשקיע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עשרות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אלפים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בבנין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מאנשי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אמוני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עסוקים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באותו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ענין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גמרו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המצב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וראוי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להשתתף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ואחתום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וברכה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ט</w:t>
      </w:r>
      <w:r w:rsidRPr="00EC5D74">
        <w:rPr>
          <w:rtl/>
        </w:rPr>
        <w:t>"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מנ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תשי</w:t>
      </w:r>
      <w:r w:rsidRPr="00EC5D74">
        <w:rPr>
          <w:rtl/>
        </w:rPr>
        <w:t>"</w:t>
      </w:r>
      <w:r w:rsidRPr="00EC5D74">
        <w:rPr>
          <w:rFonts w:hint="cs"/>
          <w:rtl/>
        </w:rPr>
        <w:t>ג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שלוכט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="00EC5D74">
        <w:rPr>
          <w:rtl/>
        </w:rPr>
        <w:t xml:space="preserve"> </w:t>
      </w:r>
      <w:r w:rsidRPr="00EC5D74">
        <w:rPr>
          <w:rtl/>
        </w:rPr>
        <w:t xml:space="preserve">: - - </w:t>
      </w:r>
      <w:r w:rsidRPr="00EC5D74">
        <w:rPr>
          <w:rFonts w:hint="cs"/>
          <w:rtl/>
        </w:rPr>
        <w:t>רצוני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אדות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בונים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בתל־אביב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טהרה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באופן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מודרני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יהי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לשטן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פתחון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לחלוק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מתלבטים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ועכשו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נגשנו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לבנינו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ולתכלית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נדבה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תחי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לבקר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באמריקה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למצוא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חמרי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בנדבה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מקוים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רשיון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כניסה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לארץ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הנסיעה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מקושרת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בקושיים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פב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וכט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בטרדתנו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שכחתי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להעיר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בעיני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179 ---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פז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טהרה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משתדלים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ביפוי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ובנקיות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האשה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אחרי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שהשטן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מרקד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העומד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ברומו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ופוגם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הזרע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במדות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הידועות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הטורח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ללכת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להבלן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והתשלומים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מכבידים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ובעו</w:t>
      </w:r>
      <w:r w:rsidRPr="00EC5D74">
        <w:rPr>
          <w:rtl/>
        </w:rPr>
        <w:t>"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עומדים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הסף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צריכה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מופת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לרבים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בצפת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בידינו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לקבוע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סידור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תעמוד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אחותה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הגדולה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למטה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הימנה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במצוה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הקדושה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טהרת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מובטחני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יעורר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הלבבות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יסודר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הדו</w:t>
      </w:r>
      <w:r w:rsidRPr="00EC5D74">
        <w:rPr>
          <w:rtl/>
        </w:rPr>
        <w:t>"</w:t>
      </w:r>
      <w:r w:rsidRPr="00EC5D74">
        <w:rPr>
          <w:rFonts w:hint="cs"/>
          <w:rtl/>
        </w:rPr>
        <w:t>ש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צפת</w:t>
      </w:r>
      <w:r w:rsidR="00EC5D74">
        <w:rPr>
          <w:rtl/>
        </w:rPr>
        <w:t xml:space="preserve"> </w:t>
      </w:r>
      <w:r w:rsidRPr="00EC5D74">
        <w:rPr>
          <w:rtl/>
        </w:rPr>
        <w:t>(</w:t>
      </w:r>
      <w:r w:rsidRPr="00EC5D74">
        <w:rPr>
          <w:rFonts w:hint="cs"/>
          <w:rtl/>
        </w:rPr>
        <w:t>אלול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תש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>)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כבוד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הגאונים</w:t>
      </w:r>
      <w:r w:rsidRPr="00EC5D74">
        <w:rPr>
          <w:rtl/>
        </w:rPr>
        <w:t xml:space="preserve">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שלומכון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ישגא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נפגשתי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בשאלה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יסודית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נהוג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אצלנו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קבוע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מרבותנו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הגאונים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לאכול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במסורת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בעוף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? </w:t>
      </w:r>
      <w:r w:rsidRPr="00EC5D74">
        <w:rPr>
          <w:rFonts w:hint="cs"/>
          <w:rtl/>
        </w:rPr>
        <w:t>ומפני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הערך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רצוני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לשמוע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חוו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180 ---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פמ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Pr="00EC5D74">
        <w:rPr>
          <w:rFonts w:hint="cs"/>
          <w:rtl/>
        </w:rPr>
        <w:t>יסוד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לקבוע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כונת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</w:t>
      </w:r>
      <w:r w:rsidRPr="00EC5D74">
        <w:rPr>
          <w:rtl/>
        </w:rPr>
        <w:t>"</w:t>
      </w:r>
      <w:r w:rsidRPr="00EC5D74">
        <w:rPr>
          <w:rFonts w:hint="cs"/>
          <w:rtl/>
        </w:rPr>
        <w:t>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סק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שכתב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שאינו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נכנס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להאריך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בפי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סימני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הקרנים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שאמרו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להכריע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לבהמה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שקבלנו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במסורת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וכדלקמן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פ</w:t>
      </w:r>
      <w:r w:rsidRPr="00EC5D74">
        <w:rPr>
          <w:rtl/>
        </w:rPr>
        <w:t>"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סימני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עוף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רהיטת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הדברים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שמנהגנו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לאכול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סימנים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הרמ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בעוף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[</w:t>
      </w:r>
      <w:r w:rsidRPr="00EC5D74">
        <w:rPr>
          <w:rFonts w:hint="cs"/>
          <w:rtl/>
        </w:rPr>
        <w:t>וצ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פשוט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והדור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</w:t>
      </w:r>
      <w:r w:rsidRPr="00EC5D74">
        <w:rPr>
          <w:rtl/>
        </w:rPr>
        <w:t>"</w:t>
      </w:r>
      <w:r w:rsidRPr="00EC5D74">
        <w:rPr>
          <w:rFonts w:hint="cs"/>
          <w:rtl/>
        </w:rPr>
        <w:t>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החלקת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מחוקק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והגאון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יהושע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ורבני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הגלילות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נשמעין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יצאו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מנהג</w:t>
      </w:r>
      <w:r w:rsidRPr="00EC5D74">
        <w:rPr>
          <w:rtl/>
        </w:rPr>
        <w:t>]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ובחכ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דאפשר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מכירין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וזה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נמצא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האידנא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פירש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יעידו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מהו</w:t>
      </w:r>
      <w:r w:rsidRPr="00EC5D74">
        <w:rPr>
          <w:rtl/>
        </w:rPr>
        <w:t>?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דצריך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שידעו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שנוהגים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לברר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האידנא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דהעולם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קשור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נחשב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ידעו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פירשו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בכונה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</w:t>
      </w:r>
      <w:r w:rsidRP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אביע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רחשי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ברכות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לראש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נבון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זכרון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השפעתו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קהל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ועדה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תרנין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מכירי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עומק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חכמתו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181 ---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תוכן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האגרות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אגרת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לערער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הלכות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קבועות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לדקדק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אומרים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הראשונים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בז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קטעים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חדו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פח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המנהג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להחמיר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כהמ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שחולק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הרמ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דרכי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במו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החכמים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אוהב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</w:t>
      </w:r>
      <w:r w:rsidRPr="00EC5D74">
        <w:rPr>
          <w:rFonts w:hint="cs"/>
          <w:rtl/>
        </w:rPr>
        <w:t>לאהבת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אכתוב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מעט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המסתעף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בסעיפים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יתעלם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לעולם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בל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הראשונים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לב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להכניס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ברמב</w:t>
      </w:r>
      <w:r w:rsidRPr="00EC5D74">
        <w:rPr>
          <w:rtl/>
        </w:rPr>
        <w:t>"</w:t>
      </w:r>
      <w:r w:rsidRPr="00EC5D74">
        <w:rPr>
          <w:rFonts w:hint="cs"/>
          <w:rtl/>
        </w:rPr>
        <w:t>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רמוזות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בעיקרי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המצוה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לג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נידון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דוגמאות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נמנעות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הענינים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חמורים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וקלים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פגשתי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מתוך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חדו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ascii="Arial" w:hAnsi="Arial" w:cs="Arial" w:hint="cs"/>
          <w:rtl/>
        </w:rPr>
        <w:t>●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ראיתיך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בחלום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קושיא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שהקשית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לז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..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לנסח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בשומע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לאוקמי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גירסא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דברי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חיזוק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ללימוד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שהוראת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גדולי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האחרונים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כמפי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סנהדרין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מב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מיעוך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בשבת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כחות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נפרדות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במדת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טביעות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בדרך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הגמ</w:t>
      </w:r>
      <w:r w:rsidRPr="00EC5D74">
        <w:rPr>
          <w:rtl/>
        </w:rPr>
        <w:t>'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.</w:t>
      </w:r>
      <w:r w:rsidRPr="00EC5D74">
        <w:rPr>
          <w:rFonts w:hint="cs"/>
          <w:rtl/>
        </w:rPr>
        <w:t>היסוד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חזק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בלימוד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ההלכה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182 ---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לנוכ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פט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ותחזקם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בתקוה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טובה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להוסיף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מעון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ופרי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צדק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ומשפט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ולתפארת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הי</w:t>
      </w:r>
      <w:r w:rsidRPr="00EC5D74">
        <w:rPr>
          <w:rtl/>
        </w:rPr>
        <w:t>"</w:t>
      </w:r>
      <w:r w:rsidRPr="00EC5D74">
        <w:rPr>
          <w:rFonts w:hint="cs"/>
          <w:rtl/>
        </w:rPr>
        <w:t>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הואיל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לעדת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לשבת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ולשאת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המשרה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כבדוהו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להיות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יהיו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עתידותיהם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לרצון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ליהנות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מאורו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ולהתבשם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מתמרת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עשנו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להרמת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קרנם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lastRenderedPageBreak/>
        <w:t>הקטנים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הגדולים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לשמחת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לבבם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אוהביהם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כנפש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מברכם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קרליץ</w:t>
      </w:r>
      <w:r w:rsidR="00EC5D74">
        <w:rPr>
          <w:rtl/>
        </w:rPr>
        <w:t xml:space="preserve"> </w:t>
      </w:r>
      <w:r w:rsidRPr="00EC5D74">
        <w:rPr>
          <w:rtl/>
        </w:rPr>
        <w:t>(</w:t>
      </w:r>
      <w:r w:rsidRPr="00EC5D74">
        <w:rPr>
          <w:rFonts w:hint="cs"/>
          <w:rtl/>
        </w:rPr>
        <w:t>ז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אייר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תרפ</w:t>
      </w:r>
      <w:r w:rsidRPr="00EC5D74">
        <w:rPr>
          <w:rtl/>
        </w:rPr>
        <w:t>"</w:t>
      </w:r>
      <w:r w:rsidRPr="00EC5D74">
        <w:rPr>
          <w:rFonts w:hint="cs"/>
          <w:rtl/>
        </w:rPr>
        <w:t>ה</w:t>
      </w:r>
      <w:r w:rsidRPr="00EC5D74">
        <w:rPr>
          <w:rtl/>
        </w:rPr>
        <w:t>)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שלוכט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אחדשה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לעורר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תשומת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להחזיק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יחוסים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הדדיים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אותן</w:t>
      </w:r>
      <w:r w:rsidRPr="00EC5D74">
        <w:rPr>
          <w:rtl/>
        </w:rPr>
        <w:t xml:space="preserve"> - </w:t>
      </w:r>
      <w:r w:rsidRPr="00EC5D74">
        <w:rPr>
          <w:rFonts w:hint="cs"/>
          <w:rtl/>
        </w:rPr>
        <w:t>שרבי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כיבד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אותם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tl/>
        </w:rPr>
        <w:t xml:space="preserve">- </w:t>
      </w:r>
      <w:r w:rsidRPr="00EC5D74">
        <w:rPr>
          <w:rFonts w:hint="cs"/>
          <w:rtl/>
        </w:rPr>
        <w:t>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זכו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במעשיהם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הכבירים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עכשו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בדורנו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כיוצא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שעשו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מעשיהם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השפעתו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מ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השפעה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זולתם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המדה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לעשותם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כדחוים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183 ---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Pr="00EC5D74">
        <w:rPr>
          <w:rFonts w:hint="cs"/>
          <w:rtl/>
        </w:rPr>
        <w:t>והנני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מסיים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בברכה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להשכיל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יפנה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כנפשו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ונפש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הדוש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="00EC5D74">
        <w:rPr>
          <w:rtl/>
        </w:rPr>
        <w:t xml:space="preserve"> </w:t>
      </w:r>
      <w:r w:rsidR="00750B14">
        <w:rPr>
          <w:rFonts w:hint="cs"/>
          <w:rtl/>
        </w:rPr>
        <w:t>אי</w:t>
      </w:r>
      <w:r w:rsidR="00750B14">
        <w:rPr>
          <w:rtl/>
        </w:rPr>
        <w:t>"</w:t>
      </w:r>
      <w:r w:rsidR="00750B14">
        <w:rPr>
          <w:rFonts w:hint="cs"/>
          <w:rtl/>
        </w:rPr>
        <w:t>ש.</w:t>
      </w:r>
      <w:r w:rsidR="00750B14">
        <w:rPr>
          <w:rFonts w:hint="cs"/>
          <w:rtl/>
        </w:rPr>
        <w:br/>
      </w:r>
      <w:r w:rsidR="00EC5D74">
        <w:rPr>
          <w:rFonts w:hint="cs"/>
          <w:rtl/>
        </w:rPr>
        <w:br/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פו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אקומה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ואסובבה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היהודים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בשוקיה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וברחובותיה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נבינה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באופי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דורנו</w:t>
      </w:r>
      <w:r w:rsidRPr="00EC5D74">
        <w:rPr>
          <w:rtl/>
        </w:rPr>
        <w:t xml:space="preserve"> - - </w:t>
      </w:r>
      <w:r w:rsidRPr="00EC5D74">
        <w:rPr>
          <w:rFonts w:hint="cs"/>
          <w:rtl/>
        </w:rPr>
        <w:t>היאמינו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יושבי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חלד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בקרית־ספר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גזרו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שחיטת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ובחוצות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ישקלו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טריפה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במקולין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ויקירי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מגואלים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פיגול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לבשתנו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ולערות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ואיך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נעשתה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התועבה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הזאת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יפלא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הקורא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תולדות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המצוקה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חלפו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המקרה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המוזר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השמירה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באיסורי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המאכלות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חזקה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מאז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לגוי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ותפרוץ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טהרתה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הנזירות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מבשר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טריפה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שבה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ההרגל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ותהי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נפשי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וחזק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בלב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העברי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מכירת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טריפה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תמורת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כשירה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נמנעה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בטבעת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העברי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הפשוטה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הטבח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ערוך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תחת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תנועה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הכרחית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הניעה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לנקר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חוטי־החלב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ולהסיר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="00EC5D74">
        <w:rPr>
          <w:rtl/>
        </w:rPr>
        <w:t xml:space="preserve"> </w:t>
      </w:r>
      <w:r w:rsidRPr="00EC5D74">
        <w:rPr>
          <w:rFonts w:ascii="Arial" w:hAnsi="Arial" w:cs="Arial" w:hint="cs"/>
          <w:rtl/>
        </w:rPr>
        <w:t>●</w:t>
      </w:r>
      <w:r w:rsidRPr="00EC5D74">
        <w:rPr>
          <w:rtl/>
        </w:rPr>
        <w:t>,</w:t>
      </w:r>
      <w:r w:rsidRPr="00EC5D74">
        <w:rPr>
          <w:rFonts w:hint="cs"/>
          <w:rtl/>
        </w:rPr>
        <w:t>מתוך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רשימה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בזמן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שנחלשח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השמירה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במאכלות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אסורות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בימי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עלומיו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זללה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184 ---</w:t>
      </w:r>
      <w:r w:rsidR="00EC5D74">
        <w:rPr>
          <w:rtl/>
        </w:rPr>
        <w:t xml:space="preserve"> .</w:t>
      </w:r>
      <w:r w:rsidR="00CB78D0">
        <w:rPr>
          <w:rtl/>
        </w:rPr>
        <w:br/>
      </w:r>
      <w:r w:rsidRPr="00EC5D74">
        <w:rPr>
          <w:rFonts w:hint="cs"/>
          <w:rtl/>
        </w:rPr>
        <w:t>לצוכ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ורידי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להכין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הטבח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ולזרות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הלאה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הטמא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עברו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סדרי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קהלה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נהפכו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שחיטה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נאסרה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מכירת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בלט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הטבח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מצא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סחורתו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ותלאה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וימכרנה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במשנה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פחד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כגורל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המוכר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גורל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הקונה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יחד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באימה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התהפכו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בתנאי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חיים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האלה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נשללו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רגשי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העברי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הטבע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זמנים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ועתים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אבדה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מעטים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אנוס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ומוכרח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בראשיתו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מעצור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לרוחו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באחריתו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מכירת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טריפה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חדלה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להחריד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הטבח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הרוגה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רוחו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גם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להבדיל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הטמאה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לטהורה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שכחו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פרוע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לשמצה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ארכו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האלה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קצם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וחליפתם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הגיענו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הננו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חיים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בתנאים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ומצוקה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תעודת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לעזוב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רוחו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ולהסב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ליאש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ימצא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שללו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ימהר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חרוצות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מעט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הלכות</w:t>
      </w:r>
      <w:r w:rsidRPr="00EC5D74">
        <w:rPr>
          <w:rtl/>
        </w:rPr>
        <w:t xml:space="preserve"> ,</w:t>
      </w:r>
      <w:r w:rsidRPr="00EC5D74">
        <w:rPr>
          <w:rFonts w:hint="cs"/>
          <w:rtl/>
        </w:rPr>
        <w:t>מאכלות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אסורות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החרות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דגל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תפארת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עוזמו</w:t>
      </w:r>
      <w:r w:rsidRPr="00EC5D74">
        <w:rPr>
          <w:rtl/>
        </w:rPr>
        <w:t xml:space="preserve">! </w:t>
      </w:r>
      <w:r w:rsidRPr="00EC5D74">
        <w:rPr>
          <w:rFonts w:hint="cs"/>
          <w:rtl/>
        </w:rPr>
        <w:t>חכמתו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בינתו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נגד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הארץ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ויהי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לשלל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אויביו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lastRenderedPageBreak/>
        <w:t>עתה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הגיע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יומו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ובידינו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להשיב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שבותו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צעירנו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תעמדו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מרחוק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כחכם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הגדול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ואן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רוחכם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הכביר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האמנם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טעיתם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לחשוב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ענין</w:t>
      </w:r>
      <w:r w:rsidRPr="00EC5D74">
        <w:rPr>
          <w:rtl/>
        </w:rPr>
        <w:t xml:space="preserve"> - 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הכרתם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עמכם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חרפתם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נפשכם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עליו</w:t>
      </w:r>
      <w:r w:rsidR="00EC5D74">
        <w:rPr>
          <w:rtl/>
        </w:rPr>
        <w:t xml:space="preserve"> </w:t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185 ---</w:t>
      </w:r>
      <w:r w:rsidR="00EC5D74">
        <w:rPr>
          <w:rtl/>
        </w:rPr>
        <w:t xml:space="preserve"> </w:t>
      </w:r>
      <w:r w:rsidRPr="00EC5D74">
        <w:rPr>
          <w:rtl/>
        </w:rPr>
        <w:t>35</w:t>
      </w:r>
      <w:r w:rsidR="00EC5D74">
        <w:rPr>
          <w:rtl/>
        </w:rPr>
        <w:t xml:space="preserve"> </w:t>
      </w:r>
      <w:r w:rsidR="00CB78D0">
        <w:rPr>
          <w:rFonts w:hint="cs"/>
          <w:rtl/>
        </w:rPr>
        <w:t>=</w:t>
      </w:r>
      <w:r w:rsidRPr="00EC5D74">
        <w:rPr>
          <w:rFonts w:hint="cs"/>
          <w:rtl/>
        </w:rPr>
        <w:t>מתמול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שלשום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אספה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רוחכם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חלילה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וגלגלי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ההרגל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יעברו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עליכם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מבלי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רגש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ובלי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לב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וכשיבת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זקנים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טל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ילדותכם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עוצו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עצה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קראו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עצרה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השיבו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למקומו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להקל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מוסד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עדתכם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התמוטט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יאמר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הצעיר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לאביו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הישיש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הכרוך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ההרגל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ולוקח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בלי־אמון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אבי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נכון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הדבר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תקח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מהאנשים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הנאמנים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השלחנות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לטהרתן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ושחיטת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משפטיה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למקומה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יפקחו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הבנים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עיניהם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האבות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ונצחון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מלחמתם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בטוחה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ישאירו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צעירנו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זכרונם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לימים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הבאים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ומבטח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עמם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יכזבו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יחשבו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כבודם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לכלימה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ותפארתם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לקלון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קומו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עזרונו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עליכם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לעשות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פז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"</w:t>
      </w:r>
      <w:r w:rsidRPr="00EC5D74">
        <w:rPr>
          <w:rFonts w:ascii="Arial" w:hAnsi="Arial" w:cs="Arial" w:hint="cs"/>
          <w:rtl/>
        </w:rPr>
        <w:t>●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קביעות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היחוסים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מתאשרים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בישראל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חקי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ישראל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הכנסת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בשעת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כניסת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לתפלה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לישראל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בשעת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תפלה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בשבת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קדש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שיעור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בתורה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שאחד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והקריאה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מתחלקת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לשבעה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אנשים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לשופט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186 ---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לבוכ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לג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מברך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הקריאה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ולאחר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הקריאה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מהקרואים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לעלות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ובתואר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היחוס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שלו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בקול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באזני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הציבור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התוארים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נקבעים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בקפדנות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יתירה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וענינים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הדתיים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היותר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חמורים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נסמכים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התוארים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המשמשים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הכנסת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אחד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היחוסים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,,</w:t>
      </w:r>
      <w:r w:rsidRPr="00EC5D74">
        <w:rPr>
          <w:rFonts w:hint="cs"/>
          <w:rtl/>
        </w:rPr>
        <w:t>כהן</w:t>
      </w:r>
      <w:r w:rsidRPr="00EC5D74">
        <w:rPr>
          <w:rtl/>
        </w:rPr>
        <w:t>"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נסמכים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משפטים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דתיים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גרושה</w:t>
      </w:r>
      <w:r w:rsidRPr="00EC5D74">
        <w:rPr>
          <w:rtl/>
        </w:rPr>
        <w:t>, [</w:t>
      </w:r>
      <w:r w:rsidRPr="00EC5D74">
        <w:rPr>
          <w:rFonts w:hint="cs"/>
          <w:rtl/>
        </w:rPr>
        <w:t>היינו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שאסור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ליקח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שנתגרשה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מבעל</w:t>
      </w:r>
      <w:r w:rsidRPr="00EC5D74">
        <w:rPr>
          <w:rtl/>
        </w:rPr>
        <w:t xml:space="preserve">] </w:t>
      </w:r>
      <w:r w:rsidRPr="00EC5D74">
        <w:rPr>
          <w:rFonts w:hint="cs"/>
          <w:rtl/>
        </w:rPr>
        <w:t>נותנין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תרומה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פירות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והפירות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אסורים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באכילה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זולת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הכהן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ועוד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הרבה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ויחוס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ניתן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לאדם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מכירין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עדות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שראו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במקום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פלוני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הכנסת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שנהגו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יחוס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כהונה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שאמרו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כתובות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</w:t>
      </w:r>
      <w:r w:rsidRPr="00EC5D74">
        <w:rPr>
          <w:rtl/>
        </w:rPr>
        <w:t>"</w:t>
      </w:r>
      <w:r w:rsidRPr="00EC5D74">
        <w:rPr>
          <w:rFonts w:hint="cs"/>
          <w:rtl/>
        </w:rPr>
        <w:t>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ההיא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דאתא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לקמי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דר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מוחזקני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</w:t>
      </w:r>
      <w:r w:rsidRPr="00EC5D74">
        <w:rPr>
          <w:rtl/>
        </w:rPr>
        <w:t>"</w:t>
      </w:r>
      <w:r w:rsidRPr="00EC5D74">
        <w:rPr>
          <w:rFonts w:hint="cs"/>
          <w:rtl/>
        </w:rPr>
        <w:t>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שקרא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ראשון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בביהכנ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Pr="00EC5D74">
        <w:rPr>
          <w:rtl/>
        </w:rPr>
        <w:t xml:space="preserve"> [</w:t>
      </w:r>
      <w:r w:rsidRPr="00EC5D74">
        <w:rPr>
          <w:rFonts w:hint="cs"/>
          <w:rtl/>
        </w:rPr>
        <w:t>היינו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שכהן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קורין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ראשון</w:t>
      </w:r>
      <w:r w:rsidRPr="00EC5D74">
        <w:rPr>
          <w:rtl/>
        </w:rPr>
        <w:t>]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וברמב</w:t>
      </w:r>
      <w:r w:rsidRPr="00EC5D74">
        <w:rPr>
          <w:rtl/>
        </w:rPr>
        <w:t>"</w:t>
      </w:r>
      <w:r w:rsidRPr="00EC5D74">
        <w:rPr>
          <w:rFonts w:hint="cs"/>
          <w:rtl/>
        </w:rPr>
        <w:t>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</w:t>
      </w:r>
      <w:r w:rsidRPr="00EC5D74">
        <w:rPr>
          <w:rtl/>
        </w:rPr>
        <w:t>"</w:t>
      </w:r>
      <w:r w:rsidRPr="00EC5D74">
        <w:rPr>
          <w:rFonts w:hint="cs"/>
          <w:rtl/>
        </w:rPr>
        <w:t>כ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איסורי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ביאה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הי</w:t>
      </w:r>
      <w:r w:rsidRPr="00EC5D74">
        <w:rPr>
          <w:rtl/>
        </w:rPr>
        <w:t>"</w:t>
      </w:r>
      <w:r w:rsidRPr="00EC5D74">
        <w:rPr>
          <w:rFonts w:hint="cs"/>
          <w:rtl/>
        </w:rPr>
        <w:t>א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עד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שאמר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ראיתי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שקרא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ראשון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מחזיקין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לכהונה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פיו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>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לשופס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187 ---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Pr="00EC5D74">
        <w:rPr>
          <w:rFonts w:hint="cs"/>
          <w:rtl/>
        </w:rPr>
        <w:t>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בגט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מדקדקין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דקדוק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המגרש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לפי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דקדוק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שמו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הכנסת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כדאיתא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בשו</w:t>
      </w:r>
      <w:r w:rsidRPr="00EC5D74">
        <w:rPr>
          <w:rtl/>
        </w:rPr>
        <w:t>"</w:t>
      </w:r>
      <w:r w:rsidRPr="00EC5D74">
        <w:rPr>
          <w:rFonts w:hint="cs"/>
          <w:rtl/>
        </w:rPr>
        <w:t>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אבן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העזר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קכ</w:t>
      </w:r>
      <w:r w:rsidRPr="00EC5D74">
        <w:rPr>
          <w:rtl/>
        </w:rPr>
        <w:t>"</w:t>
      </w:r>
      <w:r w:rsidRPr="00EC5D74">
        <w:rPr>
          <w:rFonts w:hint="cs"/>
          <w:rtl/>
        </w:rPr>
        <w:t>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סעיף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</w:t>
      </w:r>
      <w:r w:rsidRPr="00EC5D74">
        <w:rPr>
          <w:rtl/>
        </w:rPr>
        <w:t>"</w:t>
      </w:r>
      <w:r w:rsidRPr="00EC5D74">
        <w:rPr>
          <w:rFonts w:hint="cs"/>
          <w:rtl/>
        </w:rPr>
        <w:t>ח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מובהק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שבו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עולה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לספר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אותו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עיקר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בהגה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ואם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עולה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</w:t>
      </w:r>
      <w:r w:rsidRPr="00EC5D74">
        <w:rPr>
          <w:rtl/>
        </w:rPr>
        <w:t>"</w:t>
      </w:r>
      <w:r w:rsidRPr="00EC5D74">
        <w:rPr>
          <w:rFonts w:hint="cs"/>
          <w:rtl/>
        </w:rPr>
        <w:t>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כותבין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השני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עיקר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כו</w:t>
      </w:r>
      <w:r w:rsidRPr="00EC5D74">
        <w:rPr>
          <w:rtl/>
        </w:rPr>
        <w:t>'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"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או</w:t>
      </w:r>
      <w:r w:rsidRPr="00EC5D74">
        <w:rPr>
          <w:rtl/>
        </w:rPr>
        <w:t xml:space="preserve"> ,,</w:t>
      </w:r>
      <w:r w:rsidRPr="00EC5D74">
        <w:rPr>
          <w:rFonts w:hint="cs"/>
          <w:rtl/>
        </w:rPr>
        <w:t>מורנו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נקבע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בביהכנ</w:t>
      </w:r>
      <w:r w:rsidRPr="00EC5D74">
        <w:rPr>
          <w:rtl/>
        </w:rPr>
        <w:t>"</w:t>
      </w:r>
      <w:r w:rsidRPr="00EC5D74">
        <w:rPr>
          <w:rFonts w:hint="cs"/>
          <w:rtl/>
        </w:rPr>
        <w:t>ס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בקריאתו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קריאתו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lastRenderedPageBreak/>
        <w:t>נקבע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Pr="00EC5D74">
        <w:rPr>
          <w:rtl/>
        </w:rPr>
        <w:t xml:space="preserve"> .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או</w:t>
      </w:r>
      <w:r w:rsidR="00EC5D74">
        <w:rPr>
          <w:rtl/>
        </w:rPr>
        <w:t xml:space="preserve"> </w:t>
      </w:r>
      <w:r w:rsidRPr="00EC5D74">
        <w:rPr>
          <w:rtl/>
        </w:rPr>
        <w:t>,,</w:t>
      </w:r>
      <w:r w:rsidRPr="00EC5D74">
        <w:rPr>
          <w:rFonts w:hint="cs"/>
          <w:rtl/>
        </w:rPr>
        <w:t>מורנו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בין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שדרות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העם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כי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הנעשה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בפומבי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בין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הציבור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משקל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חשוב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וכדאי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לסמוך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עליו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ועל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ידי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מקרי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ידוע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לרבים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והדבר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מבואר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סי</w:t>
      </w:r>
      <w:r w:rsidRPr="00EC5D74">
        <w:rPr>
          <w:rtl/>
        </w:rPr>
        <w:t xml:space="preserve">' </w:t>
      </w:r>
      <w:r w:rsidRPr="00EC5D74">
        <w:rPr>
          <w:rFonts w:hint="cs"/>
          <w:rtl/>
        </w:rPr>
        <w:t>רמ</w:t>
      </w:r>
      <w:r w:rsidRPr="00EC5D74">
        <w:rPr>
          <w:rtl/>
        </w:rPr>
        <w:t>"</w:t>
      </w:r>
      <w:r w:rsidRPr="00EC5D74">
        <w:rPr>
          <w:rFonts w:hint="cs"/>
          <w:rtl/>
        </w:rPr>
        <w:t>ב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סעיף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י</w:t>
      </w:r>
      <w:r w:rsidRPr="00EC5D74">
        <w:rPr>
          <w:rtl/>
        </w:rPr>
        <w:t>"</w:t>
      </w:r>
      <w:r w:rsidRPr="00EC5D74">
        <w:rPr>
          <w:rFonts w:hint="cs"/>
          <w:rtl/>
        </w:rPr>
        <w:t>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מוסמך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למורינו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ונותן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גיטין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וחליצות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במעשיו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כלום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והיינו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לספר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מורינו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אבל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שנהגו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בסמיכה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כתוב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ביורה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דעה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שם</w:t>
      </w:r>
      <w:r w:rsidR="00EC5D74">
        <w:rPr>
          <w:rtl/>
        </w:rPr>
        <w:t xml:space="preserve"> </w:t>
      </w:r>
      <w:r w:rsidRPr="00EC5D74">
        <w:rPr>
          <w:rtl/>
        </w:rPr>
        <w:t xml:space="preserve">- - </w:t>
      </w:r>
      <w:r w:rsidRPr="00EC5D74">
        <w:rPr>
          <w:rFonts w:hint="cs"/>
          <w:rtl/>
        </w:rPr>
        <w:t>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המנהג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פשוט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דאצל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זקן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מבקשין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ממנו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כתב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סמיכה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וכל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שעולה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Pr="00EC5D74">
        <w:rPr>
          <w:rtl/>
        </w:rPr>
        <w:t xml:space="preserve"> ,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" </w:t>
      </w:r>
      <w:r w:rsidRPr="00EC5D74">
        <w:rPr>
          <w:rFonts w:hint="cs"/>
          <w:rtl/>
        </w:rPr>
        <w:t>וחותם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="00EC5D74">
        <w:rPr>
          <w:rtl/>
        </w:rPr>
        <w:t xml:space="preserve"> </w:t>
      </w:r>
      <w:r w:rsidRPr="00EC5D74">
        <w:rPr>
          <w:rtl/>
        </w:rPr>
        <w:t>.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", </w:t>
      </w:r>
      <w:r w:rsidRPr="00EC5D74">
        <w:rPr>
          <w:rFonts w:hint="cs"/>
          <w:rtl/>
        </w:rPr>
        <w:t>וכתבתו</w:t>
      </w:r>
      <w:r w:rsidRPr="00EC5D74">
        <w:rPr>
          <w:rtl/>
        </w:rPr>
        <w:t xml:space="preserve"> ,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", </w:t>
      </w:r>
      <w:r w:rsidRPr="00EC5D74">
        <w:rPr>
          <w:rFonts w:hint="cs"/>
          <w:rtl/>
        </w:rPr>
        <w:t>וכן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מכבדין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אותו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תמיד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>,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זהו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המוכר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פ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משפטי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התורה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Fonts w:hint="cs"/>
          <w:rtl/>
        </w:rPr>
        <w:t>לשופט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 w:rsidR="00CB78D0">
        <w:rPr>
          <w:rtl/>
        </w:rPr>
        <w:br/>
      </w:r>
      <w:r w:rsidRPr="00EC5D74">
        <w:rPr>
          <w:rtl/>
        </w:rPr>
        <w:t xml:space="preserve">--- </w:t>
      </w:r>
      <w:r w:rsidRPr="00EC5D74">
        <w:rPr>
          <w:rFonts w:hint="cs"/>
          <w:rtl/>
        </w:rPr>
        <w:t>עמוד</w:t>
      </w:r>
      <w:r w:rsidRPr="00EC5D74">
        <w:rPr>
          <w:rtl/>
        </w:rPr>
        <w:t xml:space="preserve"> 188 ---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לצוכ</w:t>
      </w:r>
      <w:r w:rsidR="00EC5D74">
        <w:rPr>
          <w:rtl/>
        </w:rPr>
        <w:t xml:space="preserve"> .</w:t>
      </w:r>
      <w:r w:rsidR="00CB78D0">
        <w:rPr>
          <w:rtl/>
        </w:rPr>
        <w:br/>
      </w:r>
      <w:r w:rsidRPr="00EC5D74">
        <w:rPr>
          <w:rFonts w:hint="cs"/>
          <w:rtl/>
        </w:rPr>
        <w:t>ומי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שקידש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אשה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ע</w:t>
      </w:r>
      <w:r w:rsidRPr="00EC5D74">
        <w:rPr>
          <w:rtl/>
        </w:rPr>
        <w:t>"</w:t>
      </w:r>
      <w:r w:rsidRPr="00EC5D74">
        <w:rPr>
          <w:rFonts w:hint="cs"/>
          <w:rtl/>
        </w:rPr>
        <w:t>מ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שהוא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רב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בשם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קדושיו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קימין</w:t>
      </w:r>
      <w:r w:rsidRPr="00EC5D74">
        <w:rPr>
          <w:rtl/>
        </w:rPr>
        <w:t xml:space="preserve">, </w:t>
      </w:r>
      <w:r w:rsidRPr="00EC5D74">
        <w:rPr>
          <w:rFonts w:hint="cs"/>
          <w:rtl/>
        </w:rPr>
        <w:t>ואם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נקרא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לתורה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בלא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תואר</w:t>
      </w:r>
      <w:r w:rsidR="00EC5D74">
        <w:rPr>
          <w:rtl/>
        </w:rPr>
        <w:t xml:space="preserve"> </w:t>
      </w:r>
      <w:r w:rsidRPr="00EC5D74">
        <w:rPr>
          <w:rFonts w:hint="cs"/>
          <w:rtl/>
        </w:rPr>
        <w:t>הרב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קדושיו</w:t>
      </w:r>
      <w:r w:rsidRPr="00EC5D74">
        <w:rPr>
          <w:rtl/>
        </w:rPr>
        <w:t xml:space="preserve"> </w:t>
      </w:r>
      <w:r w:rsidRPr="00EC5D74">
        <w:rPr>
          <w:rFonts w:hint="cs"/>
          <w:rtl/>
        </w:rPr>
        <w:t>בטלין</w:t>
      </w:r>
      <w:r w:rsidR="00EC5D74">
        <w:rPr>
          <w:rtl/>
        </w:rPr>
        <w:t>.</w:t>
      </w:r>
    </w:p>
    <w:p w14:paraId="1F1BD17E" w14:textId="77777777" w:rsidR="00750B14" w:rsidRDefault="00CB78D0" w:rsidP="00750B14">
      <w:pPr>
        <w:pStyle w:val="31"/>
        <w:bidi/>
        <w:rPr>
          <w:rtl/>
        </w:rPr>
      </w:pP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Fonts w:hint="cs"/>
          <w:rtl/>
        </w:rPr>
        <w:t>פח</w:t>
      </w:r>
      <w:r w:rsidR="00EC5D74">
        <w:rPr>
          <w:rFonts w:cstheme="minorBidi"/>
          <w:rtl/>
        </w:rPr>
        <w:t>.</w:t>
      </w:r>
    </w:p>
    <w:p w14:paraId="68AEEA4C" w14:textId="59D36D7A" w:rsidR="00750B14" w:rsidRDefault="00CB78D0" w:rsidP="00EC5D74">
      <w:pPr>
        <w:jc w:val="center"/>
        <w:rPr>
          <w:rtl/>
        </w:rPr>
      </w:pPr>
      <w:r>
        <w:rPr>
          <w:rtl/>
        </w:rPr>
        <w:br/>
      </w:r>
      <w:r w:rsidR="00BD0462" w:rsidRPr="00EC5D74">
        <w:rPr>
          <w:rFonts w:hint="cs"/>
          <w:rtl/>
        </w:rPr>
        <w:t>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בנוין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אדמתן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סנהדרין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ונקראין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סנהדרי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יושבין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המקדש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בלשכת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הגזית</w:t>
      </w:r>
      <w:r w:rsidR="00BD0462" w:rsidRPr="00EC5D74">
        <w:rPr>
          <w:rtl/>
        </w:rPr>
        <w:t xml:space="preserve"> [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מיוחדת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לסנהדרי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] </w:t>
      </w:r>
      <w:r w:rsidR="00BD0462" w:rsidRPr="00EC5D74">
        <w:rPr>
          <w:rFonts w:hint="cs"/>
          <w:rtl/>
        </w:rPr>
        <w:t>והיה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העליון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ד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ונקראין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סנהדרי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קטנה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צריך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סמיכח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ממוסמכים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הקודמים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וסנהדרי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גדולה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הראשונה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נותן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התורה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שישבו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</w:t>
      </w:r>
      <w:r w:rsidR="00BD0462" w:rsidRPr="00EC5D74">
        <w:rPr>
          <w:rtl/>
        </w:rPr>
        <w:t xml:space="preserve">' </w:t>
      </w:r>
      <w:r w:rsidR="00BD0462" w:rsidRPr="00EC5D74">
        <w:rPr>
          <w:rFonts w:hint="cs"/>
          <w:rtl/>
        </w:rPr>
        <w:t>מוסמכין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והכתירו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שם</w:t>
      </w:r>
      <w:r w:rsidR="00BD0462" w:rsidRPr="00EC5D74">
        <w:rPr>
          <w:rtl/>
        </w:rPr>
        <w:t xml:space="preserve"> ,,</w:t>
      </w:r>
      <w:r w:rsidR="00BD0462" w:rsidRPr="00EC5D74">
        <w:rPr>
          <w:rFonts w:hint="cs"/>
          <w:rtl/>
        </w:rPr>
        <w:t>רבי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להנסמך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משחרב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ישראל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בטלה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הסמיכה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אצלנו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מוסמך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דור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EC5D74">
        <w:rPr>
          <w:rtl/>
        </w:rPr>
        <w:t xml:space="preserve"> .</w:t>
      </w:r>
      <w:r>
        <w:rPr>
          <w:rtl/>
        </w:rPr>
        <w:br/>
      </w:r>
      <w:r w:rsidR="00BD0462" w:rsidRPr="00EC5D74">
        <w:rPr>
          <w:rFonts w:hint="cs"/>
          <w:rtl/>
        </w:rPr>
        <w:t>בגלותנו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נמסר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להכרעת</w:t>
      </w:r>
      <w:r w:rsidR="00BD0462" w:rsidRPr="00EC5D74">
        <w:rPr>
          <w:rtl/>
        </w:rPr>
        <w:t xml:space="preserve"> - - </w:t>
      </w:r>
      <w:r w:rsidR="00BD0462" w:rsidRPr="00EC5D74">
        <w:rPr>
          <w:rFonts w:hint="cs"/>
          <w:rtl/>
        </w:rPr>
        <w:t>וקבעו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שבזמן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קריאתו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יקראו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המורם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בשם</w:t>
      </w:r>
      <w:r w:rsidR="00BD0462" w:rsidRPr="00EC5D74">
        <w:rPr>
          <w:rtl/>
        </w:rPr>
        <w:t xml:space="preserve"> ,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" </w:t>
      </w:r>
      <w:r w:rsidR="00BD0462" w:rsidRPr="00EC5D74">
        <w:rPr>
          <w:rFonts w:hint="cs"/>
          <w:rtl/>
        </w:rPr>
        <w:t>וכל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הציבור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ידעו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בתואר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מובדל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למעלה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משדרות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נהגו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לקבל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סמיכה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מרב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מפורסם</w:t>
      </w:r>
      <w:r w:rsidR="00BD0462" w:rsidRPr="00EC5D74">
        <w:rPr>
          <w:rtl/>
        </w:rPr>
        <w:t xml:space="preserve">, - -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שהציבור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מכירים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והסכימו</w:t>
      </w:r>
      <w:r w:rsidR="00EC5D74">
        <w:rPr>
          <w:rtl/>
        </w:rPr>
        <w:t xml:space="preserve"> </w:t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לשופס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189 ---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לו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עליו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וגקרא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לתורה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נהגו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בשאר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כיבודים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בבית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>.</w:t>
      </w:r>
      <w:r w:rsidR="00BD0462" w:rsidRPr="00EC5D74">
        <w:rPr>
          <w:rFonts w:hint="cs"/>
          <w:rtl/>
        </w:rPr>
        <w:t>רב</w:t>
      </w:r>
      <w:r w:rsidR="00BD0462" w:rsidRPr="00EC5D74">
        <w:rPr>
          <w:rtl/>
        </w:rPr>
        <w:t xml:space="preserve">", </w:t>
      </w:r>
      <w:r w:rsidR="00BD0462" w:rsidRPr="00EC5D74">
        <w:rPr>
          <w:rFonts w:hint="cs"/>
          <w:rtl/>
        </w:rPr>
        <w:t>ובית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הכנסת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פ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דיוק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הכיבודים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הבטאון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היחידי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שדרות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החרדיות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ומביהכ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נ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מקבלים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עניני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הדתיים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ההכרה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הרב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לשופט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בערכאות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190 ---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בין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לחברו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פט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דכאות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האדם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יותר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מדוחק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הצרכים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הגופנים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ובהיות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הצדקה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לאכף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בבקשות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דכאות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אלי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ונגד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דברים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משוכנעים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ולהשיב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ריקם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מבקשים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מאד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ובש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</w:t>
      </w:r>
      <w:r w:rsidR="00BD0462" w:rsidRPr="00EC5D74">
        <w:rPr>
          <w:rtl/>
        </w:rPr>
        <w:t>"</w:t>
      </w:r>
      <w:r w:rsidR="00BD0462" w:rsidRPr="00EC5D74">
        <w:rPr>
          <w:rFonts w:hint="cs"/>
          <w:rtl/>
        </w:rPr>
        <w:t>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כתוב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בכלל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lastRenderedPageBreak/>
        <w:t>תרדה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בו</w:t>
      </w:r>
      <w:r w:rsidR="00BD0462" w:rsidRPr="00EC5D74">
        <w:rPr>
          <w:rtl/>
        </w:rPr>
        <w:t xml:space="preserve"> - </w:t>
      </w:r>
      <w:r w:rsidR="00BD0462" w:rsidRPr="00EC5D74">
        <w:rPr>
          <w:rFonts w:hint="cs"/>
          <w:rtl/>
        </w:rPr>
        <w:t>בפרך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צ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אמנם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ובלתי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יוקבעו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מציאותם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המוחלטת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שזה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בשנאת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הזדון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ירגיש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וימלאהו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רוגז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ומרירות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משמשת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להדוגמאות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וזה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שהאכיל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הרעב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והשקהו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והחיה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הנדכאה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הדוגמאות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טובים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יקרה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לפעמים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צורה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תפרד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מעשיות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נפרדות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והאחת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הרעות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ישוב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משפטן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לעקל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לעקלקלות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לאלה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משתייכת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פעולת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ופירוט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המומים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היחיד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הציבור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שעורך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הבקרת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נהנה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בו</w:t>
      </w:r>
      <w:r w:rsidR="00EC5D74">
        <w:rPr>
          <w:rtl/>
        </w:rPr>
        <w:t xml:space="preserve"> </w:t>
      </w:r>
      <w:r w:rsidR="00BD0462" w:rsidRPr="00EC5D74">
        <w:rPr>
          <w:rtl/>
        </w:rPr>
        <w:t xml:space="preserve">--- </w:t>
      </w:r>
      <w:r w:rsidR="00BD0462" w:rsidRPr="00EC5D74">
        <w:rPr>
          <w:rFonts w:hint="cs"/>
          <w:rtl/>
        </w:rPr>
        <w:t>עמוד</w:t>
      </w:r>
      <w:r w:rsidR="00BD0462" w:rsidRPr="00EC5D74">
        <w:rPr>
          <w:rtl/>
        </w:rPr>
        <w:t xml:space="preserve"> 191 ---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זה</w:t>
      </w:r>
      <w:r w:rsidR="00EC5D74">
        <w:rPr>
          <w:rtl/>
        </w:rPr>
        <w:t xml:space="preserve"> </w:t>
      </w:r>
      <w:r w:rsidR="00EC5D74">
        <w:rPr>
          <w:rFonts w:hint="cs"/>
          <w:rtl/>
        </w:rPr>
        <w:t xml:space="preserve">  </w:t>
      </w:r>
      <w:r w:rsidR="00BD0462" w:rsidRPr="00EC5D74">
        <w:rPr>
          <w:rFonts w:hint="cs"/>
          <w:rtl/>
        </w:rPr>
        <w:t>ושמח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איד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ובשעה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שמכונן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חציו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בפיו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ובלשונו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שמכין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סופר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להנעים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בחלקלקות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הכשלונות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הנשוא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הוא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ממלא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התפקיד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רעה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ופעולה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נמבזה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עושה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ופועל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מזימת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רשע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ואפשר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שמעשהו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אמונה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והמועיל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נצטוה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עליה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מחשבתו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טהורה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ומחכה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להעיר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לבבות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הטובים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לבוא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לעזרת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הצדק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ולסעוד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במשפט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אמת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לרסן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זדים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להטות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התועים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עצמם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להתעשת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ולעשות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חשבון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נפשם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ולמצער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להאיס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את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פחזותם</w:t>
      </w:r>
      <w:r w:rsidR="00BD0462" w:rsidRPr="00EC5D74">
        <w:rPr>
          <w:rtl/>
        </w:rPr>
        <w:t xml:space="preserve"> .*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צא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שלו</w:t>
      </w:r>
      <w:r w:rsidR="00BD0462" w:rsidRPr="00EC5D74">
        <w:rPr>
          <w:rtl/>
        </w:rPr>
        <w:t>'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יקרתך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הגיעני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אם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לגודל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אהבה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נוגע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לבי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עצב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שלך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ואני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משתתף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עמך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חלק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כחלק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אך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מכתבך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הוא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ענין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פנים</w:t>
      </w:r>
      <w:r w:rsidR="00EC5D74">
        <w:rPr>
          <w:rtl/>
        </w:rPr>
        <w:t>.</w:t>
      </w:r>
      <w:r>
        <w:rPr>
          <w:rtl/>
        </w:rPr>
        <w:br/>
      </w:r>
      <w:r w:rsidR="00BD0462" w:rsidRPr="00EC5D74">
        <w:rPr>
          <w:rFonts w:hint="cs"/>
          <w:rtl/>
        </w:rPr>
        <w:t>עלי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שהנך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נמצא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אסיר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מהדמיון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המזויף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הראה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מטבעות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עופרת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בזוהר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זהב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ואשר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הטה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לבבך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לשקר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והוות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שוא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ועליך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קשה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כאילו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כביכול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באמת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קרה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כאן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מה</w:t>
      </w:r>
      <w:r w:rsidR="00BD0462" w:rsidRPr="00EC5D74">
        <w:rPr>
          <w:rtl/>
        </w:rPr>
        <w:t xml:space="preserve">? </w:t>
      </w:r>
      <w:r w:rsidR="00BD0462" w:rsidRPr="00EC5D74">
        <w:rPr>
          <w:rFonts w:hint="cs"/>
          <w:rtl/>
        </w:rPr>
        <w:t>מנקודת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הדעת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הדרך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זו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העיר</w:t>
      </w:r>
      <w:r w:rsidR="00BD0462" w:rsidRPr="00EC5D74">
        <w:rPr>
          <w:rtl/>
        </w:rPr>
        <w:t>,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להם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היתה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השדה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מעולם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ואינו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הגון</w:t>
      </w:r>
      <w:r w:rsidR="00EC5D74">
        <w:rPr>
          <w:rtl/>
        </w:rPr>
        <w:t xml:space="preserve"> </w:t>
      </w:r>
      <w:r w:rsidR="00BD0462" w:rsidRPr="00EC5D74">
        <w:rPr>
          <w:rFonts w:hint="cs"/>
          <w:rtl/>
        </w:rPr>
        <w:t>על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הרוב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בקירוב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משפחתי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כל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כך</w:t>
      </w:r>
      <w:r w:rsidR="00BD0462" w:rsidRPr="00EC5D74">
        <w:rPr>
          <w:rtl/>
        </w:rPr>
        <w:t xml:space="preserve">, </w:t>
      </w:r>
      <w:r w:rsidR="00BD0462" w:rsidRPr="00EC5D74">
        <w:rPr>
          <w:rFonts w:hint="cs"/>
          <w:rtl/>
        </w:rPr>
        <w:t>וגם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מבחינות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אחרות</w:t>
      </w:r>
      <w:r w:rsidR="00EC5D74">
        <w:rPr>
          <w:rtl/>
        </w:rPr>
        <w:t>.</w:t>
      </w:r>
    </w:p>
    <w:p w14:paraId="7BEE6CF0" w14:textId="77777777" w:rsidR="00750B14" w:rsidRDefault="00750B14" w:rsidP="00EC5D74">
      <w:pPr>
        <w:jc w:val="center"/>
        <w:rPr>
          <w:rtl/>
        </w:rPr>
      </w:pPr>
    </w:p>
    <w:p w14:paraId="311223BD" w14:textId="195F6690" w:rsidR="00D51267" w:rsidRPr="00EC5D74" w:rsidRDefault="00CB78D0" w:rsidP="00750B14">
      <w:pPr>
        <w:pStyle w:val="21"/>
        <w:bidi/>
      </w:pPr>
      <w:r>
        <w:rPr>
          <w:rtl/>
        </w:rPr>
        <w:br/>
      </w:r>
      <w:r w:rsidR="00BD0462" w:rsidRPr="00EC5D74">
        <w:rPr>
          <w:rFonts w:ascii="Arial" w:hAnsi="Arial" w:cs="Arial" w:hint="cs"/>
          <w:rtl/>
        </w:rPr>
        <w:t>●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מתוך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רשימה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שלא</w:t>
      </w:r>
      <w:r w:rsidR="00BD0462" w:rsidRPr="00EC5D74">
        <w:rPr>
          <w:rtl/>
        </w:rPr>
        <w:t xml:space="preserve"> </w:t>
      </w:r>
      <w:r w:rsidR="00BD0462" w:rsidRPr="00EC5D74">
        <w:rPr>
          <w:rFonts w:hint="cs"/>
          <w:rtl/>
        </w:rPr>
        <w:t>נגמרה</w:t>
      </w:r>
      <w:r w:rsidR="00EC5D74">
        <w:rPr>
          <w:rFonts w:cstheme="minorBidi"/>
          <w:rtl/>
        </w:rPr>
        <w:t>.</w:t>
      </w:r>
      <w:r>
        <w:rPr>
          <w:rtl/>
        </w:rPr>
        <w:br/>
      </w:r>
    </w:p>
    <w:sectPr w:rsidR="00D51267" w:rsidRPr="00EC5D74" w:rsidSect="00EC5D74">
      <w:footnotePr>
        <w:numFmt w:val="hebrew1"/>
      </w:footnotePr>
      <w:pgSz w:w="8392" w:h="11907" w:code="11"/>
      <w:pgMar w:top="720" w:right="720" w:bottom="720" w:left="720" w:header="709" w:footer="709" w:gutter="0"/>
      <w:cols w:space="34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4C447" w14:textId="77777777" w:rsidR="007341F4" w:rsidRDefault="007341F4" w:rsidP="00BD0462">
      <w:pPr>
        <w:spacing w:after="0" w:line="240" w:lineRule="auto"/>
      </w:pPr>
      <w:r>
        <w:separator/>
      </w:r>
    </w:p>
  </w:endnote>
  <w:endnote w:type="continuationSeparator" w:id="0">
    <w:p w14:paraId="137EBB75" w14:textId="77777777" w:rsidR="007341F4" w:rsidRDefault="007341F4" w:rsidP="00BD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rVilna">
    <w:panose1 w:val="00000000000000000000"/>
    <w:charset w:val="00"/>
    <w:family w:val="modern"/>
    <w:notTrueType/>
    <w:pitch w:val="variable"/>
    <w:sig w:usb0="80000827" w:usb1="5000004A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0D489" w14:textId="77777777" w:rsidR="007341F4" w:rsidRDefault="007341F4" w:rsidP="00BD0462">
      <w:pPr>
        <w:spacing w:after="0" w:line="240" w:lineRule="auto"/>
      </w:pPr>
      <w:r>
        <w:separator/>
      </w:r>
    </w:p>
  </w:footnote>
  <w:footnote w:type="continuationSeparator" w:id="0">
    <w:p w14:paraId="5BF05CAD" w14:textId="77777777" w:rsidR="007341F4" w:rsidRDefault="007341F4" w:rsidP="00BD0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5EB3" w14:textId="6FE3A46B" w:rsidR="00BD0462" w:rsidRDefault="00BD0462" w:rsidP="00BD0462">
    <w:pPr>
      <w:pStyle w:val="afb"/>
      <w:ind w:right="360" w:firstLine="360"/>
    </w:pPr>
    <w:r>
      <w:rPr>
        <w:rStyle w:val="affffb"/>
        <w:rtl/>
      </w:rPr>
      <w:fldChar w:fldCharType="begin"/>
    </w:r>
    <w:r>
      <w:rPr>
        <w:rStyle w:val="affffb"/>
      </w:rPr>
      <w:instrText xml:space="preserve"> PAGE </w:instrText>
    </w:r>
    <w:r>
      <w:rPr>
        <w:rStyle w:val="affffb"/>
        <w:rtl/>
      </w:rPr>
      <w:fldChar w:fldCharType="separate"/>
    </w:r>
    <w:r>
      <w:rPr>
        <w:rStyle w:val="affffb"/>
        <w:noProof/>
        <w:rtl/>
      </w:rPr>
      <w:t>2</w:t>
    </w:r>
    <w:r>
      <w:rPr>
        <w:rStyle w:val="affffb"/>
        <w:rtl/>
      </w:rPr>
      <w:fldChar w:fldCharType="end"/>
    </w:r>
    <w:r w:rsidR="00EC5D74">
      <w:rPr>
        <w:rStyle w:val="affffb"/>
        <w:rtl/>
      </w:rPr>
      <w:t xml:space="preserve"> </w:t>
    </w:r>
    <w:r w:rsidR="00EC5D74">
      <w:rPr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441E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489F6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C005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50B8A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FEC33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8A44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AC0F8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54EC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D275E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9C561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3242194">
    <w:abstractNumId w:val="8"/>
  </w:num>
  <w:num w:numId="2" w16cid:durableId="1544975781">
    <w:abstractNumId w:val="3"/>
  </w:num>
  <w:num w:numId="3" w16cid:durableId="1656454428">
    <w:abstractNumId w:val="2"/>
  </w:num>
  <w:num w:numId="4" w16cid:durableId="1320039889">
    <w:abstractNumId w:val="1"/>
  </w:num>
  <w:num w:numId="5" w16cid:durableId="298851988">
    <w:abstractNumId w:val="0"/>
  </w:num>
  <w:num w:numId="6" w16cid:durableId="945846599">
    <w:abstractNumId w:val="9"/>
  </w:num>
  <w:num w:numId="7" w16cid:durableId="895822305">
    <w:abstractNumId w:val="7"/>
  </w:num>
  <w:num w:numId="8" w16cid:durableId="1192300288">
    <w:abstractNumId w:val="6"/>
  </w:num>
  <w:num w:numId="9" w16cid:durableId="1502963863">
    <w:abstractNumId w:val="5"/>
  </w:num>
  <w:num w:numId="10" w16cid:durableId="1974823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62"/>
    <w:rsid w:val="00015160"/>
    <w:rsid w:val="000175EE"/>
    <w:rsid w:val="00022E0A"/>
    <w:rsid w:val="00023148"/>
    <w:rsid w:val="00034B39"/>
    <w:rsid w:val="00057D2B"/>
    <w:rsid w:val="000630CF"/>
    <w:rsid w:val="00065FA8"/>
    <w:rsid w:val="000756FC"/>
    <w:rsid w:val="000A3149"/>
    <w:rsid w:val="000F25F8"/>
    <w:rsid w:val="00127305"/>
    <w:rsid w:val="00137E57"/>
    <w:rsid w:val="001416DD"/>
    <w:rsid w:val="001569A1"/>
    <w:rsid w:val="00165339"/>
    <w:rsid w:val="001A7F62"/>
    <w:rsid w:val="001C7CA5"/>
    <w:rsid w:val="001D5B67"/>
    <w:rsid w:val="001E5466"/>
    <w:rsid w:val="001E76C1"/>
    <w:rsid w:val="00227D89"/>
    <w:rsid w:val="002A1D5E"/>
    <w:rsid w:val="002A5883"/>
    <w:rsid w:val="002C5FB6"/>
    <w:rsid w:val="002C7EC4"/>
    <w:rsid w:val="00322259"/>
    <w:rsid w:val="003374BC"/>
    <w:rsid w:val="00346BA0"/>
    <w:rsid w:val="003C079C"/>
    <w:rsid w:val="003C2A22"/>
    <w:rsid w:val="003D28FB"/>
    <w:rsid w:val="003D388C"/>
    <w:rsid w:val="003D7C2F"/>
    <w:rsid w:val="003F0C36"/>
    <w:rsid w:val="00412EF1"/>
    <w:rsid w:val="00433E34"/>
    <w:rsid w:val="00471A5A"/>
    <w:rsid w:val="004838FC"/>
    <w:rsid w:val="00496FDA"/>
    <w:rsid w:val="004B5071"/>
    <w:rsid w:val="004D5EC7"/>
    <w:rsid w:val="004F5A2F"/>
    <w:rsid w:val="00557BA9"/>
    <w:rsid w:val="005D2023"/>
    <w:rsid w:val="00603FFF"/>
    <w:rsid w:val="00625F29"/>
    <w:rsid w:val="006416E9"/>
    <w:rsid w:val="00642980"/>
    <w:rsid w:val="00644E77"/>
    <w:rsid w:val="00656998"/>
    <w:rsid w:val="00674434"/>
    <w:rsid w:val="006772EE"/>
    <w:rsid w:val="00691D1C"/>
    <w:rsid w:val="006C0C4A"/>
    <w:rsid w:val="006E130B"/>
    <w:rsid w:val="007341F4"/>
    <w:rsid w:val="00750B14"/>
    <w:rsid w:val="0075348D"/>
    <w:rsid w:val="007651CA"/>
    <w:rsid w:val="00786BAF"/>
    <w:rsid w:val="007D2E6F"/>
    <w:rsid w:val="00800813"/>
    <w:rsid w:val="00820A33"/>
    <w:rsid w:val="00855B21"/>
    <w:rsid w:val="00860E06"/>
    <w:rsid w:val="008A3E9F"/>
    <w:rsid w:val="008A4328"/>
    <w:rsid w:val="008C7124"/>
    <w:rsid w:val="008D241D"/>
    <w:rsid w:val="008E06C2"/>
    <w:rsid w:val="00900BD6"/>
    <w:rsid w:val="00902A3B"/>
    <w:rsid w:val="00926F75"/>
    <w:rsid w:val="009455B1"/>
    <w:rsid w:val="00945917"/>
    <w:rsid w:val="00955E83"/>
    <w:rsid w:val="009A4B29"/>
    <w:rsid w:val="009C6563"/>
    <w:rsid w:val="009C72E3"/>
    <w:rsid w:val="009D092D"/>
    <w:rsid w:val="009D6A89"/>
    <w:rsid w:val="009E4D9E"/>
    <w:rsid w:val="00A00CF0"/>
    <w:rsid w:val="00A33252"/>
    <w:rsid w:val="00A37450"/>
    <w:rsid w:val="00A41600"/>
    <w:rsid w:val="00A45D47"/>
    <w:rsid w:val="00A52418"/>
    <w:rsid w:val="00A552C8"/>
    <w:rsid w:val="00A626D6"/>
    <w:rsid w:val="00A67C91"/>
    <w:rsid w:val="00A71AB1"/>
    <w:rsid w:val="00A73A79"/>
    <w:rsid w:val="00AB1478"/>
    <w:rsid w:val="00AE3453"/>
    <w:rsid w:val="00B4200F"/>
    <w:rsid w:val="00B42302"/>
    <w:rsid w:val="00BB28F1"/>
    <w:rsid w:val="00BB6700"/>
    <w:rsid w:val="00BD0462"/>
    <w:rsid w:val="00BF4032"/>
    <w:rsid w:val="00C13959"/>
    <w:rsid w:val="00C21312"/>
    <w:rsid w:val="00C3133D"/>
    <w:rsid w:val="00C32EBF"/>
    <w:rsid w:val="00C40092"/>
    <w:rsid w:val="00C61B9D"/>
    <w:rsid w:val="00C66991"/>
    <w:rsid w:val="00C84124"/>
    <w:rsid w:val="00C91B7F"/>
    <w:rsid w:val="00C95D46"/>
    <w:rsid w:val="00CA5450"/>
    <w:rsid w:val="00CB78D0"/>
    <w:rsid w:val="00CF3FAC"/>
    <w:rsid w:val="00CF6A36"/>
    <w:rsid w:val="00D20CF6"/>
    <w:rsid w:val="00D21516"/>
    <w:rsid w:val="00D21998"/>
    <w:rsid w:val="00D40612"/>
    <w:rsid w:val="00D51267"/>
    <w:rsid w:val="00D53283"/>
    <w:rsid w:val="00D624A3"/>
    <w:rsid w:val="00D75C1B"/>
    <w:rsid w:val="00DE1E18"/>
    <w:rsid w:val="00DE1ED6"/>
    <w:rsid w:val="00E15C1F"/>
    <w:rsid w:val="00E2253B"/>
    <w:rsid w:val="00E3449B"/>
    <w:rsid w:val="00E47EC2"/>
    <w:rsid w:val="00E624D3"/>
    <w:rsid w:val="00E756F0"/>
    <w:rsid w:val="00E80C87"/>
    <w:rsid w:val="00E97802"/>
    <w:rsid w:val="00EB4112"/>
    <w:rsid w:val="00EC5D74"/>
    <w:rsid w:val="00F04974"/>
    <w:rsid w:val="00F16B45"/>
    <w:rsid w:val="00F22156"/>
    <w:rsid w:val="00F50C5D"/>
    <w:rsid w:val="00F66CFB"/>
    <w:rsid w:val="00F85570"/>
    <w:rsid w:val="00FA7911"/>
    <w:rsid w:val="00FC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8397E3"/>
  <w15:chartTrackingRefBased/>
  <w15:docId w15:val="{9C4C30C5-8229-4555-960A-973FD963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D0462"/>
    <w:pPr>
      <w:bidi/>
      <w:jc w:val="both"/>
    </w:pPr>
  </w:style>
  <w:style w:type="paragraph" w:styleId="1">
    <w:name w:val="heading 1"/>
    <w:basedOn w:val="a1"/>
    <w:link w:val="10"/>
    <w:uiPriority w:val="9"/>
    <w:qFormat/>
    <w:rsid w:val="003F0C36"/>
    <w:pPr>
      <w:bidi w:val="0"/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paragraph" w:styleId="21">
    <w:name w:val="heading 2"/>
    <w:basedOn w:val="a1"/>
    <w:link w:val="22"/>
    <w:uiPriority w:val="9"/>
    <w:qFormat/>
    <w:rsid w:val="003F0C36"/>
    <w:pPr>
      <w:bidi w:val="0"/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paragraph" w:styleId="31">
    <w:name w:val="heading 3"/>
    <w:basedOn w:val="a1"/>
    <w:link w:val="32"/>
    <w:uiPriority w:val="9"/>
    <w:qFormat/>
    <w:rsid w:val="003F0C36"/>
    <w:pPr>
      <w:bidi w:val="0"/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paragraph" w:styleId="41">
    <w:name w:val="heading 4"/>
    <w:basedOn w:val="a1"/>
    <w:link w:val="42"/>
    <w:uiPriority w:val="9"/>
    <w:qFormat/>
    <w:rsid w:val="003F0C36"/>
    <w:pPr>
      <w:bidi w:val="0"/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paragraph" w:styleId="51">
    <w:name w:val="heading 5"/>
    <w:basedOn w:val="a1"/>
    <w:link w:val="52"/>
    <w:uiPriority w:val="9"/>
    <w:qFormat/>
    <w:rsid w:val="003F0C36"/>
    <w:pPr>
      <w:bidi w:val="0"/>
      <w:spacing w:before="100" w:beforeAutospacing="1" w:after="100" w:afterAutospacing="1" w:line="240" w:lineRule="auto"/>
      <w:outlineLvl w:val="4"/>
    </w:pPr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paragraph" w:styleId="6">
    <w:name w:val="heading 6"/>
    <w:basedOn w:val="a1"/>
    <w:link w:val="60"/>
    <w:uiPriority w:val="9"/>
    <w:qFormat/>
    <w:rsid w:val="003F0C36"/>
    <w:pPr>
      <w:bidi w:val="0"/>
      <w:spacing w:before="100" w:beforeAutospacing="1" w:after="100" w:afterAutospacing="1" w:line="240" w:lineRule="auto"/>
      <w:outlineLvl w:val="5"/>
    </w:pPr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D04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D04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D04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yperlink">
    <w:name w:val="Hyperlink"/>
    <w:basedOn w:val="a2"/>
    <w:uiPriority w:val="99"/>
    <w:unhideWhenUsed/>
    <w:rsid w:val="00D51267"/>
    <w:rPr>
      <w:color w:val="0563C1" w:themeColor="hyperlink"/>
      <w:u w:val="single"/>
    </w:rPr>
  </w:style>
  <w:style w:type="character" w:styleId="a5">
    <w:name w:val="Unresolved Mention"/>
    <w:basedOn w:val="a2"/>
    <w:uiPriority w:val="99"/>
    <w:semiHidden/>
    <w:unhideWhenUsed/>
    <w:rsid w:val="00D51267"/>
    <w:rPr>
      <w:color w:val="605E5C"/>
      <w:shd w:val="clear" w:color="auto" w:fill="E1DFDD"/>
    </w:rPr>
  </w:style>
  <w:style w:type="character" w:customStyle="1" w:styleId="10">
    <w:name w:val="כותרת 1 תו"/>
    <w:basedOn w:val="a2"/>
    <w:link w:val="1"/>
    <w:uiPriority w:val="9"/>
    <w:rsid w:val="003F0C36"/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22">
    <w:name w:val="כותרת 2 תו"/>
    <w:basedOn w:val="a2"/>
    <w:link w:val="21"/>
    <w:uiPriority w:val="9"/>
    <w:rsid w:val="003F0C36"/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32">
    <w:name w:val="כותרת 3 תו"/>
    <w:basedOn w:val="a2"/>
    <w:link w:val="31"/>
    <w:uiPriority w:val="9"/>
    <w:rsid w:val="003F0C36"/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42">
    <w:name w:val="כותרת 4 תו"/>
    <w:basedOn w:val="a2"/>
    <w:link w:val="41"/>
    <w:uiPriority w:val="9"/>
    <w:rsid w:val="003F0C36"/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52">
    <w:name w:val="כותרת 5 תו"/>
    <w:basedOn w:val="a2"/>
    <w:link w:val="51"/>
    <w:uiPriority w:val="9"/>
    <w:rsid w:val="003F0C36"/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60">
    <w:name w:val="כותרת 6 תו"/>
    <w:basedOn w:val="a2"/>
    <w:link w:val="6"/>
    <w:uiPriority w:val="9"/>
    <w:rsid w:val="003F0C36"/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character" w:styleId="a6">
    <w:name w:val="Strong"/>
    <w:basedOn w:val="a2"/>
    <w:uiPriority w:val="22"/>
    <w:qFormat/>
    <w:rsid w:val="003F0C36"/>
    <w:rPr>
      <w:b/>
      <w:bCs/>
    </w:rPr>
  </w:style>
  <w:style w:type="character" w:styleId="a7">
    <w:name w:val="Emphasis"/>
    <w:basedOn w:val="a2"/>
    <w:uiPriority w:val="20"/>
    <w:qFormat/>
    <w:rsid w:val="003F0C36"/>
    <w:rPr>
      <w:i/>
      <w:iCs/>
    </w:rPr>
  </w:style>
  <w:style w:type="character" w:styleId="HTMLVariable">
    <w:name w:val="HTML Variable"/>
    <w:basedOn w:val="a2"/>
    <w:uiPriority w:val="99"/>
    <w:semiHidden/>
    <w:unhideWhenUsed/>
    <w:rsid w:val="003F0C36"/>
    <w:rPr>
      <w:i/>
      <w:iCs/>
    </w:rPr>
  </w:style>
  <w:style w:type="paragraph" w:styleId="HTML">
    <w:name w:val="HTML Address"/>
    <w:basedOn w:val="a1"/>
    <w:link w:val="HTML0"/>
    <w:uiPriority w:val="99"/>
    <w:semiHidden/>
    <w:unhideWhenUsed/>
    <w:rsid w:val="003F0C36"/>
    <w:pPr>
      <w:bidi w:val="0"/>
      <w:spacing w:after="0" w:line="240" w:lineRule="auto"/>
    </w:pPr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customStyle="1" w:styleId="HTML0">
    <w:name w:val="כתובת HTML תו"/>
    <w:basedOn w:val="a2"/>
    <w:link w:val="HTML"/>
    <w:uiPriority w:val="99"/>
    <w:semiHidden/>
    <w:rsid w:val="003F0C36"/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styleId="HTML1">
    <w:name w:val="HTML Acronym"/>
    <w:basedOn w:val="a2"/>
    <w:uiPriority w:val="99"/>
    <w:semiHidden/>
    <w:unhideWhenUsed/>
    <w:rsid w:val="003F0C36"/>
  </w:style>
  <w:style w:type="paragraph" w:customStyle="1" w:styleId="msonormal0">
    <w:name w:val="msonormal"/>
    <w:basedOn w:val="a1"/>
    <w:rsid w:val="008C7124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character" w:customStyle="1" w:styleId="mam-spi-pe">
    <w:name w:val="mam-spi-pe"/>
    <w:basedOn w:val="a2"/>
    <w:rsid w:val="008C7124"/>
  </w:style>
  <w:style w:type="character" w:customStyle="1" w:styleId="mam-spi-samekh">
    <w:name w:val="mam-spi-samekh"/>
    <w:basedOn w:val="a2"/>
    <w:rsid w:val="008C7124"/>
  </w:style>
  <w:style w:type="character" w:customStyle="1" w:styleId="mam-kq">
    <w:name w:val="mam-kq"/>
    <w:basedOn w:val="a2"/>
    <w:rsid w:val="008C7124"/>
  </w:style>
  <w:style w:type="character" w:customStyle="1" w:styleId="mam-kq-k">
    <w:name w:val="mam-kq-k"/>
    <w:basedOn w:val="a2"/>
    <w:rsid w:val="008C7124"/>
  </w:style>
  <w:style w:type="character" w:customStyle="1" w:styleId="mam-kq-q">
    <w:name w:val="mam-kq-q"/>
    <w:basedOn w:val="a2"/>
    <w:rsid w:val="008C7124"/>
  </w:style>
  <w:style w:type="character" w:customStyle="1" w:styleId="mam-kq-trivial">
    <w:name w:val="mam-kq-trivial"/>
    <w:basedOn w:val="a2"/>
    <w:rsid w:val="008C7124"/>
  </w:style>
  <w:style w:type="character" w:customStyle="1" w:styleId="70">
    <w:name w:val="כותרת 7 תו"/>
    <w:basedOn w:val="a2"/>
    <w:link w:val="7"/>
    <w:uiPriority w:val="9"/>
    <w:semiHidden/>
    <w:rsid w:val="00BD0462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2"/>
    <w:link w:val="8"/>
    <w:uiPriority w:val="9"/>
    <w:semiHidden/>
    <w:rsid w:val="00BD04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2"/>
    <w:link w:val="9"/>
    <w:uiPriority w:val="9"/>
    <w:semiHidden/>
    <w:rsid w:val="00BD0462"/>
    <w:rPr>
      <w:rFonts w:eastAsiaTheme="majorEastAsia" w:cstheme="majorBidi"/>
      <w:color w:val="272727" w:themeColor="text1" w:themeTint="D8"/>
    </w:rPr>
  </w:style>
  <w:style w:type="paragraph" w:customStyle="1" w:styleId="11">
    <w:name w:val="סגנון1"/>
    <w:basedOn w:val="a1"/>
    <w:next w:val="a1"/>
    <w:qFormat/>
    <w:rsid w:val="00EC5D74"/>
  </w:style>
  <w:style w:type="paragraph" w:styleId="a8">
    <w:name w:val="Title"/>
    <w:basedOn w:val="a1"/>
    <w:next w:val="a1"/>
    <w:link w:val="a9"/>
    <w:uiPriority w:val="10"/>
    <w:qFormat/>
    <w:rsid w:val="00BD04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כותרת טקסט תו"/>
    <w:basedOn w:val="a2"/>
    <w:link w:val="a8"/>
    <w:uiPriority w:val="10"/>
    <w:rsid w:val="00BD0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ubtitle"/>
    <w:basedOn w:val="a1"/>
    <w:next w:val="a1"/>
    <w:link w:val="ab"/>
    <w:uiPriority w:val="11"/>
    <w:qFormat/>
    <w:rsid w:val="00BD04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b">
    <w:name w:val="כותרת משנה תו"/>
    <w:basedOn w:val="a2"/>
    <w:link w:val="aa"/>
    <w:uiPriority w:val="11"/>
    <w:rsid w:val="00BD04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1"/>
    <w:next w:val="a1"/>
    <w:link w:val="ad"/>
    <w:uiPriority w:val="29"/>
    <w:qFormat/>
    <w:rsid w:val="00BD04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d">
    <w:name w:val="ציטוט תו"/>
    <w:basedOn w:val="a2"/>
    <w:link w:val="ac"/>
    <w:uiPriority w:val="29"/>
    <w:rsid w:val="00BD0462"/>
    <w:rPr>
      <w:i/>
      <w:iCs/>
      <w:color w:val="404040" w:themeColor="text1" w:themeTint="BF"/>
    </w:rPr>
  </w:style>
  <w:style w:type="paragraph" w:styleId="ae">
    <w:name w:val="List Paragraph"/>
    <w:basedOn w:val="a1"/>
    <w:uiPriority w:val="34"/>
    <w:qFormat/>
    <w:rsid w:val="00BD0462"/>
    <w:pPr>
      <w:ind w:left="720"/>
      <w:contextualSpacing/>
    </w:pPr>
  </w:style>
  <w:style w:type="character" w:styleId="af">
    <w:name w:val="Intense Emphasis"/>
    <w:basedOn w:val="a2"/>
    <w:uiPriority w:val="21"/>
    <w:qFormat/>
    <w:rsid w:val="00BD0462"/>
    <w:rPr>
      <w:i/>
      <w:iCs/>
      <w:color w:val="2F5496" w:themeColor="accent1" w:themeShade="BF"/>
    </w:rPr>
  </w:style>
  <w:style w:type="paragraph" w:styleId="af0">
    <w:name w:val="Intense Quote"/>
    <w:basedOn w:val="a1"/>
    <w:next w:val="a1"/>
    <w:link w:val="af1"/>
    <w:uiPriority w:val="30"/>
    <w:qFormat/>
    <w:rsid w:val="00BD04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1">
    <w:name w:val="ציטוט חזק תו"/>
    <w:basedOn w:val="a2"/>
    <w:link w:val="af0"/>
    <w:uiPriority w:val="30"/>
    <w:rsid w:val="00BD0462"/>
    <w:rPr>
      <w:i/>
      <w:iCs/>
      <w:color w:val="2F5496" w:themeColor="accent1" w:themeShade="BF"/>
    </w:rPr>
  </w:style>
  <w:style w:type="character" w:styleId="af2">
    <w:name w:val="Intense Reference"/>
    <w:basedOn w:val="a2"/>
    <w:uiPriority w:val="32"/>
    <w:qFormat/>
    <w:rsid w:val="00BD0462"/>
    <w:rPr>
      <w:b/>
      <w:bCs/>
      <w:smallCaps/>
      <w:color w:val="2F5496" w:themeColor="accent1" w:themeShade="BF"/>
      <w:spacing w:val="5"/>
    </w:rPr>
  </w:style>
  <w:style w:type="character" w:styleId="af3">
    <w:name w:val="annotation reference"/>
    <w:basedOn w:val="a2"/>
    <w:uiPriority w:val="99"/>
    <w:semiHidden/>
    <w:unhideWhenUsed/>
    <w:rsid w:val="00BD0462"/>
    <w:rPr>
      <w:sz w:val="16"/>
      <w:szCs w:val="16"/>
    </w:rPr>
  </w:style>
  <w:style w:type="paragraph" w:styleId="af4">
    <w:name w:val="annotation text"/>
    <w:basedOn w:val="a1"/>
    <w:link w:val="af5"/>
    <w:uiPriority w:val="99"/>
    <w:unhideWhenUsed/>
    <w:rsid w:val="00BD0462"/>
    <w:pPr>
      <w:spacing w:line="240" w:lineRule="auto"/>
    </w:pPr>
    <w:rPr>
      <w:sz w:val="20"/>
      <w:szCs w:val="20"/>
    </w:rPr>
  </w:style>
  <w:style w:type="character" w:customStyle="1" w:styleId="af5">
    <w:name w:val="טקסט הערה תו"/>
    <w:basedOn w:val="a2"/>
    <w:link w:val="af4"/>
    <w:uiPriority w:val="99"/>
    <w:rsid w:val="00BD0462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0462"/>
    <w:rPr>
      <w:b/>
      <w:bCs/>
    </w:rPr>
  </w:style>
  <w:style w:type="character" w:customStyle="1" w:styleId="af7">
    <w:name w:val="נושא הערה תו"/>
    <w:basedOn w:val="af5"/>
    <w:link w:val="af6"/>
    <w:uiPriority w:val="99"/>
    <w:semiHidden/>
    <w:rsid w:val="00BD0462"/>
    <w:rPr>
      <w:b/>
      <w:bCs/>
      <w:sz w:val="20"/>
      <w:szCs w:val="20"/>
    </w:rPr>
  </w:style>
  <w:style w:type="paragraph" w:styleId="af8">
    <w:name w:val="footnote text"/>
    <w:basedOn w:val="a1"/>
    <w:link w:val="af9"/>
    <w:uiPriority w:val="99"/>
    <w:semiHidden/>
    <w:unhideWhenUsed/>
    <w:rsid w:val="00BD0462"/>
    <w:pPr>
      <w:spacing w:after="0" w:line="240" w:lineRule="auto"/>
    </w:pPr>
    <w:rPr>
      <w:sz w:val="20"/>
      <w:szCs w:val="20"/>
    </w:rPr>
  </w:style>
  <w:style w:type="character" w:customStyle="1" w:styleId="af9">
    <w:name w:val="טקסט הערת שוליים תו"/>
    <w:basedOn w:val="a2"/>
    <w:link w:val="af8"/>
    <w:uiPriority w:val="99"/>
    <w:semiHidden/>
    <w:rsid w:val="00BD0462"/>
    <w:rPr>
      <w:sz w:val="20"/>
      <w:szCs w:val="20"/>
    </w:rPr>
  </w:style>
  <w:style w:type="character" w:styleId="afa">
    <w:name w:val="footnote reference"/>
    <w:basedOn w:val="a2"/>
    <w:uiPriority w:val="99"/>
    <w:semiHidden/>
    <w:unhideWhenUsed/>
    <w:rsid w:val="00BD0462"/>
    <w:rPr>
      <w:vertAlign w:val="superscript"/>
    </w:rPr>
  </w:style>
  <w:style w:type="paragraph" w:styleId="afb">
    <w:name w:val="header"/>
    <w:basedOn w:val="a1"/>
    <w:link w:val="afc"/>
    <w:uiPriority w:val="99"/>
    <w:unhideWhenUsed/>
    <w:rsid w:val="00BD04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c">
    <w:name w:val="כותרת עליונה תו"/>
    <w:basedOn w:val="a2"/>
    <w:link w:val="afb"/>
    <w:uiPriority w:val="99"/>
    <w:rsid w:val="00BD0462"/>
  </w:style>
  <w:style w:type="paragraph" w:styleId="afd">
    <w:name w:val="footer"/>
    <w:basedOn w:val="a1"/>
    <w:link w:val="afe"/>
    <w:uiPriority w:val="99"/>
    <w:unhideWhenUsed/>
    <w:rsid w:val="00BD04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e">
    <w:name w:val="כותרת תחתונה תו"/>
    <w:basedOn w:val="a2"/>
    <w:link w:val="afd"/>
    <w:uiPriority w:val="99"/>
    <w:rsid w:val="00BD0462"/>
  </w:style>
  <w:style w:type="paragraph" w:styleId="HTML2">
    <w:name w:val="HTML Preformatted"/>
    <w:basedOn w:val="a1"/>
    <w:link w:val="HTML3"/>
    <w:uiPriority w:val="99"/>
    <w:semiHidden/>
    <w:unhideWhenUsed/>
    <w:rsid w:val="00BD046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3">
    <w:name w:val="HTML מעוצב מראש תו"/>
    <w:basedOn w:val="a2"/>
    <w:link w:val="HTML2"/>
    <w:uiPriority w:val="99"/>
    <w:semiHidden/>
    <w:rsid w:val="00BD0462"/>
    <w:rPr>
      <w:rFonts w:ascii="Consolas" w:hAnsi="Consolas"/>
      <w:sz w:val="20"/>
      <w:szCs w:val="20"/>
    </w:rPr>
  </w:style>
  <w:style w:type="paragraph" w:styleId="Index1">
    <w:name w:val="index 1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220" w:hanging="220"/>
    </w:pPr>
  </w:style>
  <w:style w:type="paragraph" w:styleId="Index2">
    <w:name w:val="index 2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440" w:hanging="220"/>
    </w:pPr>
  </w:style>
  <w:style w:type="paragraph" w:styleId="Index3">
    <w:name w:val="index 3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660" w:hanging="220"/>
    </w:pPr>
  </w:style>
  <w:style w:type="paragraph" w:styleId="Index4">
    <w:name w:val="index 4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880" w:hanging="220"/>
    </w:pPr>
  </w:style>
  <w:style w:type="paragraph" w:styleId="Index5">
    <w:name w:val="index 5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100" w:hanging="220"/>
    </w:pPr>
  </w:style>
  <w:style w:type="paragraph" w:styleId="Index6">
    <w:name w:val="index 6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320" w:hanging="220"/>
    </w:pPr>
  </w:style>
  <w:style w:type="paragraph" w:styleId="Index7">
    <w:name w:val="index 7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540" w:hanging="220"/>
    </w:pPr>
  </w:style>
  <w:style w:type="paragraph" w:styleId="Index8">
    <w:name w:val="index 8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760" w:hanging="220"/>
    </w:pPr>
  </w:style>
  <w:style w:type="paragraph" w:styleId="Index9">
    <w:name w:val="index 9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980" w:hanging="220"/>
    </w:pPr>
  </w:style>
  <w:style w:type="paragraph" w:styleId="NormalWeb">
    <w:name w:val="Normal (Web)"/>
    <w:basedOn w:val="a1"/>
    <w:uiPriority w:val="99"/>
    <w:semiHidden/>
    <w:unhideWhenUsed/>
    <w:rsid w:val="00BD0462"/>
    <w:rPr>
      <w:rFonts w:ascii="Times New Roman" w:hAnsi="Times New Roman" w:cs="Times New Roman"/>
      <w:sz w:val="24"/>
      <w:szCs w:val="24"/>
    </w:rPr>
  </w:style>
  <w:style w:type="paragraph" w:styleId="TOC1">
    <w:name w:val="toc 1"/>
    <w:basedOn w:val="a1"/>
    <w:next w:val="a1"/>
    <w:autoRedefine/>
    <w:uiPriority w:val="39"/>
    <w:semiHidden/>
    <w:unhideWhenUsed/>
    <w:rsid w:val="00BD0462"/>
    <w:pPr>
      <w:spacing w:after="100"/>
    </w:pPr>
  </w:style>
  <w:style w:type="paragraph" w:styleId="TOC2">
    <w:name w:val="toc 2"/>
    <w:basedOn w:val="a1"/>
    <w:next w:val="a1"/>
    <w:autoRedefine/>
    <w:uiPriority w:val="39"/>
    <w:semiHidden/>
    <w:unhideWhenUsed/>
    <w:rsid w:val="00BD0462"/>
    <w:pPr>
      <w:spacing w:after="100"/>
      <w:ind w:left="220"/>
    </w:pPr>
  </w:style>
  <w:style w:type="paragraph" w:styleId="TOC3">
    <w:name w:val="toc 3"/>
    <w:basedOn w:val="a1"/>
    <w:next w:val="a1"/>
    <w:autoRedefine/>
    <w:uiPriority w:val="39"/>
    <w:semiHidden/>
    <w:unhideWhenUsed/>
    <w:rsid w:val="00BD0462"/>
    <w:pPr>
      <w:spacing w:after="100"/>
      <w:ind w:left="440"/>
    </w:pPr>
  </w:style>
  <w:style w:type="paragraph" w:styleId="TOC4">
    <w:name w:val="toc 4"/>
    <w:basedOn w:val="a1"/>
    <w:next w:val="a1"/>
    <w:autoRedefine/>
    <w:uiPriority w:val="39"/>
    <w:semiHidden/>
    <w:unhideWhenUsed/>
    <w:rsid w:val="00BD0462"/>
    <w:pPr>
      <w:spacing w:after="100"/>
      <w:ind w:left="660"/>
    </w:pPr>
  </w:style>
  <w:style w:type="paragraph" w:styleId="TOC5">
    <w:name w:val="toc 5"/>
    <w:basedOn w:val="a1"/>
    <w:next w:val="a1"/>
    <w:autoRedefine/>
    <w:uiPriority w:val="39"/>
    <w:semiHidden/>
    <w:unhideWhenUsed/>
    <w:rsid w:val="00BD0462"/>
    <w:pPr>
      <w:spacing w:after="100"/>
      <w:ind w:left="880"/>
    </w:pPr>
  </w:style>
  <w:style w:type="paragraph" w:styleId="TOC6">
    <w:name w:val="toc 6"/>
    <w:basedOn w:val="a1"/>
    <w:next w:val="a1"/>
    <w:autoRedefine/>
    <w:uiPriority w:val="39"/>
    <w:semiHidden/>
    <w:unhideWhenUsed/>
    <w:rsid w:val="00BD0462"/>
    <w:pPr>
      <w:spacing w:after="100"/>
      <w:ind w:left="1100"/>
    </w:pPr>
  </w:style>
  <w:style w:type="paragraph" w:styleId="TOC7">
    <w:name w:val="toc 7"/>
    <w:basedOn w:val="a1"/>
    <w:next w:val="a1"/>
    <w:autoRedefine/>
    <w:uiPriority w:val="39"/>
    <w:semiHidden/>
    <w:unhideWhenUsed/>
    <w:rsid w:val="00BD0462"/>
    <w:pPr>
      <w:spacing w:after="100"/>
      <w:ind w:left="1320"/>
    </w:pPr>
  </w:style>
  <w:style w:type="paragraph" w:styleId="TOC8">
    <w:name w:val="toc 8"/>
    <w:basedOn w:val="a1"/>
    <w:next w:val="a1"/>
    <w:autoRedefine/>
    <w:uiPriority w:val="39"/>
    <w:semiHidden/>
    <w:unhideWhenUsed/>
    <w:rsid w:val="00BD0462"/>
    <w:pPr>
      <w:spacing w:after="100"/>
      <w:ind w:left="1540"/>
    </w:pPr>
  </w:style>
  <w:style w:type="paragraph" w:styleId="TOC9">
    <w:name w:val="toc 9"/>
    <w:basedOn w:val="a1"/>
    <w:next w:val="a1"/>
    <w:autoRedefine/>
    <w:uiPriority w:val="39"/>
    <w:semiHidden/>
    <w:unhideWhenUsed/>
    <w:rsid w:val="00BD0462"/>
    <w:pPr>
      <w:spacing w:after="100"/>
      <w:ind w:left="1760"/>
    </w:pPr>
  </w:style>
  <w:style w:type="paragraph" w:styleId="aff">
    <w:name w:val="Bibliography"/>
    <w:basedOn w:val="a1"/>
    <w:next w:val="a1"/>
    <w:uiPriority w:val="37"/>
    <w:semiHidden/>
    <w:unhideWhenUsed/>
    <w:rsid w:val="00BD0462"/>
  </w:style>
  <w:style w:type="paragraph" w:styleId="aff0">
    <w:name w:val="Salutation"/>
    <w:basedOn w:val="a1"/>
    <w:next w:val="a1"/>
    <w:link w:val="aff1"/>
    <w:uiPriority w:val="99"/>
    <w:semiHidden/>
    <w:unhideWhenUsed/>
    <w:rsid w:val="00BD0462"/>
  </w:style>
  <w:style w:type="character" w:customStyle="1" w:styleId="aff1">
    <w:name w:val="ברכה תו"/>
    <w:basedOn w:val="a2"/>
    <w:link w:val="aff0"/>
    <w:uiPriority w:val="99"/>
    <w:semiHidden/>
    <w:rsid w:val="00BD0462"/>
  </w:style>
  <w:style w:type="paragraph" w:styleId="aff2">
    <w:name w:val="Body Text"/>
    <w:basedOn w:val="a1"/>
    <w:link w:val="aff3"/>
    <w:uiPriority w:val="99"/>
    <w:semiHidden/>
    <w:unhideWhenUsed/>
    <w:rsid w:val="00BD0462"/>
    <w:pPr>
      <w:spacing w:after="120"/>
    </w:pPr>
  </w:style>
  <w:style w:type="character" w:customStyle="1" w:styleId="aff3">
    <w:name w:val="גוף טקסט תו"/>
    <w:basedOn w:val="a2"/>
    <w:link w:val="aff2"/>
    <w:uiPriority w:val="99"/>
    <w:semiHidden/>
    <w:rsid w:val="00BD0462"/>
  </w:style>
  <w:style w:type="paragraph" w:styleId="23">
    <w:name w:val="Body Text 2"/>
    <w:basedOn w:val="a1"/>
    <w:link w:val="24"/>
    <w:uiPriority w:val="99"/>
    <w:semiHidden/>
    <w:unhideWhenUsed/>
    <w:rsid w:val="00BD0462"/>
    <w:pPr>
      <w:spacing w:after="120" w:line="480" w:lineRule="auto"/>
    </w:pPr>
  </w:style>
  <w:style w:type="character" w:customStyle="1" w:styleId="24">
    <w:name w:val="גוף טקסט 2 תו"/>
    <w:basedOn w:val="a2"/>
    <w:link w:val="23"/>
    <w:uiPriority w:val="99"/>
    <w:semiHidden/>
    <w:rsid w:val="00BD0462"/>
  </w:style>
  <w:style w:type="paragraph" w:styleId="33">
    <w:name w:val="Body Text 3"/>
    <w:basedOn w:val="a1"/>
    <w:link w:val="34"/>
    <w:uiPriority w:val="99"/>
    <w:semiHidden/>
    <w:unhideWhenUsed/>
    <w:rsid w:val="00BD0462"/>
    <w:pPr>
      <w:spacing w:after="120"/>
    </w:pPr>
    <w:rPr>
      <w:sz w:val="16"/>
      <w:szCs w:val="16"/>
    </w:rPr>
  </w:style>
  <w:style w:type="character" w:customStyle="1" w:styleId="34">
    <w:name w:val="גוף טקסט 3 תו"/>
    <w:basedOn w:val="a2"/>
    <w:link w:val="33"/>
    <w:uiPriority w:val="99"/>
    <w:semiHidden/>
    <w:rsid w:val="00BD0462"/>
    <w:rPr>
      <w:sz w:val="16"/>
      <w:szCs w:val="16"/>
    </w:rPr>
  </w:style>
  <w:style w:type="paragraph" w:styleId="aff4">
    <w:name w:val="List Continue"/>
    <w:basedOn w:val="a1"/>
    <w:uiPriority w:val="99"/>
    <w:semiHidden/>
    <w:unhideWhenUsed/>
    <w:rsid w:val="00BD0462"/>
    <w:pPr>
      <w:spacing w:after="120"/>
      <w:ind w:left="283"/>
      <w:contextualSpacing/>
    </w:pPr>
  </w:style>
  <w:style w:type="paragraph" w:styleId="25">
    <w:name w:val="List Continue 2"/>
    <w:basedOn w:val="a1"/>
    <w:uiPriority w:val="99"/>
    <w:semiHidden/>
    <w:unhideWhenUsed/>
    <w:rsid w:val="00BD0462"/>
    <w:pPr>
      <w:spacing w:after="120"/>
      <w:ind w:left="566"/>
      <w:contextualSpacing/>
    </w:pPr>
  </w:style>
  <w:style w:type="paragraph" w:styleId="35">
    <w:name w:val="List Continue 3"/>
    <w:basedOn w:val="a1"/>
    <w:uiPriority w:val="99"/>
    <w:semiHidden/>
    <w:unhideWhenUsed/>
    <w:rsid w:val="00BD0462"/>
    <w:pPr>
      <w:spacing w:after="120"/>
      <w:ind w:left="849"/>
      <w:contextualSpacing/>
    </w:pPr>
  </w:style>
  <w:style w:type="paragraph" w:styleId="43">
    <w:name w:val="List Continue 4"/>
    <w:basedOn w:val="a1"/>
    <w:uiPriority w:val="99"/>
    <w:semiHidden/>
    <w:unhideWhenUsed/>
    <w:rsid w:val="00BD0462"/>
    <w:pPr>
      <w:spacing w:after="120"/>
      <w:ind w:left="1132"/>
      <w:contextualSpacing/>
    </w:pPr>
  </w:style>
  <w:style w:type="paragraph" w:styleId="53">
    <w:name w:val="List Continue 5"/>
    <w:basedOn w:val="a1"/>
    <w:uiPriority w:val="99"/>
    <w:semiHidden/>
    <w:unhideWhenUsed/>
    <w:rsid w:val="00BD0462"/>
    <w:pPr>
      <w:spacing w:after="120"/>
      <w:ind w:left="1415"/>
      <w:contextualSpacing/>
    </w:pPr>
  </w:style>
  <w:style w:type="paragraph" w:styleId="aff5">
    <w:name w:val="Signature"/>
    <w:basedOn w:val="a1"/>
    <w:link w:val="aff6"/>
    <w:uiPriority w:val="99"/>
    <w:semiHidden/>
    <w:unhideWhenUsed/>
    <w:rsid w:val="00BD0462"/>
    <w:pPr>
      <w:spacing w:after="0" w:line="240" w:lineRule="auto"/>
      <w:ind w:left="4252"/>
    </w:pPr>
  </w:style>
  <w:style w:type="character" w:customStyle="1" w:styleId="aff6">
    <w:name w:val="חתימה תו"/>
    <w:basedOn w:val="a2"/>
    <w:link w:val="aff5"/>
    <w:uiPriority w:val="99"/>
    <w:semiHidden/>
    <w:rsid w:val="00BD0462"/>
  </w:style>
  <w:style w:type="paragraph" w:styleId="aff7">
    <w:name w:val="E-mail Signature"/>
    <w:basedOn w:val="a1"/>
    <w:link w:val="aff8"/>
    <w:uiPriority w:val="99"/>
    <w:semiHidden/>
    <w:unhideWhenUsed/>
    <w:rsid w:val="00BD0462"/>
    <w:pPr>
      <w:spacing w:after="0" w:line="240" w:lineRule="auto"/>
    </w:pPr>
  </w:style>
  <w:style w:type="character" w:customStyle="1" w:styleId="aff8">
    <w:name w:val="חתימת דואר אלקטרוני תו"/>
    <w:basedOn w:val="a2"/>
    <w:link w:val="aff7"/>
    <w:uiPriority w:val="99"/>
    <w:semiHidden/>
    <w:rsid w:val="00BD0462"/>
  </w:style>
  <w:style w:type="paragraph" w:styleId="aff9">
    <w:name w:val="Balloon Text"/>
    <w:basedOn w:val="a1"/>
    <w:link w:val="affa"/>
    <w:uiPriority w:val="99"/>
    <w:semiHidden/>
    <w:unhideWhenUsed/>
    <w:rsid w:val="00BD046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ffa">
    <w:name w:val="טקסט בלונים תו"/>
    <w:basedOn w:val="a2"/>
    <w:link w:val="aff9"/>
    <w:uiPriority w:val="99"/>
    <w:semiHidden/>
    <w:rsid w:val="00BD0462"/>
    <w:rPr>
      <w:rFonts w:ascii="Tahoma" w:hAnsi="Tahoma" w:cs="Tahoma"/>
      <w:sz w:val="18"/>
      <w:szCs w:val="18"/>
    </w:rPr>
  </w:style>
  <w:style w:type="paragraph" w:styleId="affb">
    <w:name w:val="Block Text"/>
    <w:basedOn w:val="a1"/>
    <w:uiPriority w:val="99"/>
    <w:semiHidden/>
    <w:unhideWhenUsed/>
    <w:rsid w:val="00BD046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affc">
    <w:name w:val="endnote text"/>
    <w:basedOn w:val="a1"/>
    <w:link w:val="affd"/>
    <w:uiPriority w:val="99"/>
    <w:semiHidden/>
    <w:unhideWhenUsed/>
    <w:rsid w:val="00BD0462"/>
    <w:pPr>
      <w:spacing w:after="0" w:line="240" w:lineRule="auto"/>
    </w:pPr>
    <w:rPr>
      <w:sz w:val="20"/>
      <w:szCs w:val="20"/>
    </w:rPr>
  </w:style>
  <w:style w:type="character" w:customStyle="1" w:styleId="affd">
    <w:name w:val="טקסט הערת סיום תו"/>
    <w:basedOn w:val="a2"/>
    <w:link w:val="affc"/>
    <w:uiPriority w:val="99"/>
    <w:semiHidden/>
    <w:rsid w:val="00BD0462"/>
    <w:rPr>
      <w:sz w:val="20"/>
      <w:szCs w:val="20"/>
    </w:rPr>
  </w:style>
  <w:style w:type="paragraph" w:styleId="affe">
    <w:name w:val="macro"/>
    <w:link w:val="afff"/>
    <w:uiPriority w:val="99"/>
    <w:semiHidden/>
    <w:unhideWhenUsed/>
    <w:rsid w:val="00BD0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spacing w:after="0"/>
    </w:pPr>
    <w:rPr>
      <w:rFonts w:ascii="Consolas" w:hAnsi="Consolas"/>
      <w:sz w:val="20"/>
      <w:szCs w:val="20"/>
    </w:rPr>
  </w:style>
  <w:style w:type="character" w:customStyle="1" w:styleId="afff">
    <w:name w:val="טקסט מאקרו תו"/>
    <w:basedOn w:val="a2"/>
    <w:link w:val="affe"/>
    <w:uiPriority w:val="99"/>
    <w:semiHidden/>
    <w:rsid w:val="00BD0462"/>
    <w:rPr>
      <w:rFonts w:ascii="Consolas" w:hAnsi="Consolas"/>
      <w:sz w:val="20"/>
      <w:szCs w:val="20"/>
    </w:rPr>
  </w:style>
  <w:style w:type="paragraph" w:styleId="afff0">
    <w:name w:val="Plain Text"/>
    <w:basedOn w:val="a1"/>
    <w:link w:val="afff1"/>
    <w:uiPriority w:val="99"/>
    <w:semiHidden/>
    <w:unhideWhenUsed/>
    <w:rsid w:val="00BD04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1">
    <w:name w:val="טקסט רגיל תו"/>
    <w:basedOn w:val="a2"/>
    <w:link w:val="afff0"/>
    <w:uiPriority w:val="99"/>
    <w:semiHidden/>
    <w:rsid w:val="00BD0462"/>
    <w:rPr>
      <w:rFonts w:ascii="Consolas" w:hAnsi="Consolas"/>
      <w:sz w:val="21"/>
      <w:szCs w:val="21"/>
    </w:rPr>
  </w:style>
  <w:style w:type="paragraph" w:styleId="afff2">
    <w:name w:val="index heading"/>
    <w:basedOn w:val="a1"/>
    <w:next w:val="Index1"/>
    <w:uiPriority w:val="99"/>
    <w:semiHidden/>
    <w:unhideWhenUsed/>
    <w:rsid w:val="00BD0462"/>
    <w:rPr>
      <w:rFonts w:asciiTheme="majorHAnsi" w:eastAsiaTheme="majorEastAsia" w:hAnsiTheme="majorHAnsi" w:cstheme="majorBidi"/>
      <w:b/>
      <w:bCs/>
    </w:rPr>
  </w:style>
  <w:style w:type="paragraph" w:styleId="afff3">
    <w:name w:val="Note Heading"/>
    <w:basedOn w:val="a1"/>
    <w:next w:val="a1"/>
    <w:link w:val="afff4"/>
    <w:uiPriority w:val="99"/>
    <w:semiHidden/>
    <w:unhideWhenUsed/>
    <w:rsid w:val="00BD0462"/>
    <w:pPr>
      <w:spacing w:after="0" w:line="240" w:lineRule="auto"/>
    </w:pPr>
  </w:style>
  <w:style w:type="character" w:customStyle="1" w:styleId="afff4">
    <w:name w:val="כותרת הערות תו"/>
    <w:basedOn w:val="a2"/>
    <w:link w:val="afff3"/>
    <w:uiPriority w:val="99"/>
    <w:semiHidden/>
    <w:rsid w:val="00BD0462"/>
  </w:style>
  <w:style w:type="paragraph" w:styleId="afff5">
    <w:name w:val="Message Header"/>
    <w:basedOn w:val="a1"/>
    <w:link w:val="afff6"/>
    <w:uiPriority w:val="99"/>
    <w:semiHidden/>
    <w:unhideWhenUsed/>
    <w:rsid w:val="00BD0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כותרת עליונה של הודעה תו"/>
    <w:basedOn w:val="a2"/>
    <w:link w:val="afff5"/>
    <w:uiPriority w:val="99"/>
    <w:semiHidden/>
    <w:rsid w:val="00BD046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7">
    <w:name w:val="toa heading"/>
    <w:basedOn w:val="a1"/>
    <w:next w:val="a1"/>
    <w:uiPriority w:val="99"/>
    <w:semiHidden/>
    <w:unhideWhenUsed/>
    <w:rsid w:val="00BD046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8">
    <w:name w:val="TOC Heading"/>
    <w:basedOn w:val="1"/>
    <w:next w:val="a1"/>
    <w:uiPriority w:val="39"/>
    <w:semiHidden/>
    <w:unhideWhenUsed/>
    <w:qFormat/>
    <w:rsid w:val="00BD0462"/>
    <w:pPr>
      <w:keepNext/>
      <w:keepLines/>
      <w:bidi/>
      <w:spacing w:before="240" w:beforeAutospacing="0" w:after="0" w:afterAutospacing="0" w:line="360" w:lineRule="auto"/>
      <w:jc w:val="center"/>
      <w:outlineLvl w:val="9"/>
    </w:pPr>
    <w:rPr>
      <w:rFonts w:ascii="oprVilna" w:eastAsiaTheme="majorEastAsia" w:hAnsi="oprVilna" w:cs="oprVilna"/>
      <w:b w:val="0"/>
      <w:bCs w:val="0"/>
      <w:kern w:val="2"/>
      <w:sz w:val="32"/>
      <w:szCs w:val="32"/>
      <w14:ligatures w14:val="standardContextual"/>
    </w:rPr>
  </w:style>
  <w:style w:type="paragraph" w:styleId="afff9">
    <w:name w:val="caption"/>
    <w:basedOn w:val="a1"/>
    <w:next w:val="a1"/>
    <w:uiPriority w:val="35"/>
    <w:semiHidden/>
    <w:unhideWhenUsed/>
    <w:qFormat/>
    <w:rsid w:val="00BD046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a">
    <w:name w:val="Body Text Indent"/>
    <w:basedOn w:val="a1"/>
    <w:link w:val="afffb"/>
    <w:uiPriority w:val="99"/>
    <w:semiHidden/>
    <w:unhideWhenUsed/>
    <w:rsid w:val="00BD0462"/>
    <w:pPr>
      <w:spacing w:after="120"/>
      <w:ind w:left="283"/>
    </w:pPr>
  </w:style>
  <w:style w:type="character" w:customStyle="1" w:styleId="afffb">
    <w:name w:val="כניסה בגוף טקסט תו"/>
    <w:basedOn w:val="a2"/>
    <w:link w:val="afffa"/>
    <w:uiPriority w:val="99"/>
    <w:semiHidden/>
    <w:rsid w:val="00BD0462"/>
  </w:style>
  <w:style w:type="paragraph" w:styleId="26">
    <w:name w:val="Body Text Indent 2"/>
    <w:basedOn w:val="a1"/>
    <w:link w:val="27"/>
    <w:uiPriority w:val="99"/>
    <w:semiHidden/>
    <w:unhideWhenUsed/>
    <w:rsid w:val="00BD0462"/>
    <w:pPr>
      <w:spacing w:after="120" w:line="480" w:lineRule="auto"/>
      <w:ind w:left="283"/>
    </w:pPr>
  </w:style>
  <w:style w:type="character" w:customStyle="1" w:styleId="27">
    <w:name w:val="כניסה בגוף טקסט 2 תו"/>
    <w:basedOn w:val="a2"/>
    <w:link w:val="26"/>
    <w:uiPriority w:val="99"/>
    <w:semiHidden/>
    <w:rsid w:val="00BD0462"/>
  </w:style>
  <w:style w:type="paragraph" w:styleId="36">
    <w:name w:val="Body Text Indent 3"/>
    <w:basedOn w:val="a1"/>
    <w:link w:val="37"/>
    <w:uiPriority w:val="99"/>
    <w:semiHidden/>
    <w:unhideWhenUsed/>
    <w:rsid w:val="00BD0462"/>
    <w:pPr>
      <w:spacing w:after="120"/>
      <w:ind w:left="283"/>
    </w:pPr>
    <w:rPr>
      <w:sz w:val="16"/>
      <w:szCs w:val="16"/>
    </w:rPr>
  </w:style>
  <w:style w:type="character" w:customStyle="1" w:styleId="37">
    <w:name w:val="כניסה בגוף טקסט 3 תו"/>
    <w:basedOn w:val="a2"/>
    <w:link w:val="36"/>
    <w:uiPriority w:val="99"/>
    <w:semiHidden/>
    <w:rsid w:val="00BD0462"/>
    <w:rPr>
      <w:sz w:val="16"/>
      <w:szCs w:val="16"/>
    </w:rPr>
  </w:style>
  <w:style w:type="paragraph" w:styleId="afffc">
    <w:name w:val="Normal Indent"/>
    <w:basedOn w:val="a1"/>
    <w:uiPriority w:val="99"/>
    <w:semiHidden/>
    <w:unhideWhenUsed/>
    <w:rsid w:val="00BD0462"/>
    <w:pPr>
      <w:ind w:left="720"/>
    </w:pPr>
  </w:style>
  <w:style w:type="paragraph" w:styleId="afffd">
    <w:name w:val="Body Text First Indent"/>
    <w:basedOn w:val="aff2"/>
    <w:link w:val="afffe"/>
    <w:uiPriority w:val="99"/>
    <w:semiHidden/>
    <w:unhideWhenUsed/>
    <w:rsid w:val="00BD0462"/>
    <w:pPr>
      <w:spacing w:after="160"/>
      <w:ind w:firstLine="360"/>
    </w:pPr>
  </w:style>
  <w:style w:type="character" w:customStyle="1" w:styleId="afffe">
    <w:name w:val="כניסת שורה ראשונה בגוף טקסט תו"/>
    <w:basedOn w:val="aff3"/>
    <w:link w:val="afffd"/>
    <w:uiPriority w:val="99"/>
    <w:semiHidden/>
    <w:rsid w:val="00BD0462"/>
  </w:style>
  <w:style w:type="paragraph" w:styleId="28">
    <w:name w:val="Body Text First Indent 2"/>
    <w:basedOn w:val="afffa"/>
    <w:link w:val="29"/>
    <w:uiPriority w:val="99"/>
    <w:semiHidden/>
    <w:unhideWhenUsed/>
    <w:rsid w:val="00BD0462"/>
    <w:pPr>
      <w:spacing w:after="160"/>
      <w:ind w:left="360" w:firstLine="360"/>
    </w:pPr>
  </w:style>
  <w:style w:type="character" w:customStyle="1" w:styleId="29">
    <w:name w:val="כניסת שורה ראשונה בגוף טקסט 2 תו"/>
    <w:basedOn w:val="afffb"/>
    <w:link w:val="28"/>
    <w:uiPriority w:val="99"/>
    <w:semiHidden/>
    <w:rsid w:val="00BD0462"/>
  </w:style>
  <w:style w:type="paragraph" w:styleId="affff">
    <w:name w:val="envelope address"/>
    <w:basedOn w:val="a1"/>
    <w:uiPriority w:val="99"/>
    <w:semiHidden/>
    <w:unhideWhenUsed/>
    <w:rsid w:val="00BD046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0">
    <w:name w:val="envelope return"/>
    <w:basedOn w:val="a1"/>
    <w:uiPriority w:val="99"/>
    <w:semiHidden/>
    <w:unhideWhenUsed/>
    <w:rsid w:val="00BD046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ff1">
    <w:name w:val="No Spacing"/>
    <w:uiPriority w:val="1"/>
    <w:qFormat/>
    <w:rsid w:val="00BD0462"/>
    <w:pPr>
      <w:bidi/>
      <w:spacing w:after="0" w:line="240" w:lineRule="auto"/>
    </w:pPr>
  </w:style>
  <w:style w:type="paragraph" w:styleId="affff2">
    <w:name w:val="Document Map"/>
    <w:basedOn w:val="a1"/>
    <w:link w:val="affff3"/>
    <w:uiPriority w:val="99"/>
    <w:semiHidden/>
    <w:unhideWhenUsed/>
    <w:rsid w:val="00BD0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3">
    <w:name w:val="מפת מסמך תו"/>
    <w:basedOn w:val="a2"/>
    <w:link w:val="affff2"/>
    <w:uiPriority w:val="99"/>
    <w:semiHidden/>
    <w:rsid w:val="00BD0462"/>
    <w:rPr>
      <w:rFonts w:ascii="Tahoma" w:hAnsi="Tahoma" w:cs="Tahoma"/>
      <w:sz w:val="16"/>
      <w:szCs w:val="16"/>
    </w:rPr>
  </w:style>
  <w:style w:type="paragraph" w:styleId="affff4">
    <w:name w:val="Closing"/>
    <w:basedOn w:val="a1"/>
    <w:link w:val="affff5"/>
    <w:uiPriority w:val="99"/>
    <w:semiHidden/>
    <w:unhideWhenUsed/>
    <w:rsid w:val="00BD0462"/>
    <w:pPr>
      <w:spacing w:after="0" w:line="240" w:lineRule="auto"/>
      <w:ind w:left="4252"/>
    </w:pPr>
  </w:style>
  <w:style w:type="character" w:customStyle="1" w:styleId="affff5">
    <w:name w:val="סיום תו"/>
    <w:basedOn w:val="a2"/>
    <w:link w:val="affff4"/>
    <w:uiPriority w:val="99"/>
    <w:semiHidden/>
    <w:rsid w:val="00BD0462"/>
  </w:style>
  <w:style w:type="paragraph" w:styleId="affff6">
    <w:name w:val="List"/>
    <w:basedOn w:val="a1"/>
    <w:uiPriority w:val="99"/>
    <w:semiHidden/>
    <w:unhideWhenUsed/>
    <w:rsid w:val="00BD0462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BD0462"/>
    <w:pPr>
      <w:ind w:left="566" w:hanging="283"/>
      <w:contextualSpacing/>
    </w:pPr>
  </w:style>
  <w:style w:type="paragraph" w:styleId="38">
    <w:name w:val="List 3"/>
    <w:basedOn w:val="a1"/>
    <w:uiPriority w:val="99"/>
    <w:semiHidden/>
    <w:unhideWhenUsed/>
    <w:rsid w:val="00BD0462"/>
    <w:pPr>
      <w:ind w:left="849" w:hanging="283"/>
      <w:contextualSpacing/>
    </w:pPr>
  </w:style>
  <w:style w:type="paragraph" w:styleId="44">
    <w:name w:val="List 4"/>
    <w:basedOn w:val="a1"/>
    <w:uiPriority w:val="99"/>
    <w:semiHidden/>
    <w:unhideWhenUsed/>
    <w:rsid w:val="00BD0462"/>
    <w:pPr>
      <w:ind w:left="1132" w:hanging="283"/>
      <w:contextualSpacing/>
    </w:pPr>
  </w:style>
  <w:style w:type="paragraph" w:styleId="54">
    <w:name w:val="List 5"/>
    <w:basedOn w:val="a1"/>
    <w:uiPriority w:val="99"/>
    <w:semiHidden/>
    <w:unhideWhenUsed/>
    <w:rsid w:val="00BD0462"/>
    <w:pPr>
      <w:ind w:left="1415" w:hanging="283"/>
      <w:contextualSpacing/>
    </w:pPr>
  </w:style>
  <w:style w:type="paragraph" w:styleId="a">
    <w:name w:val="List Number"/>
    <w:basedOn w:val="a1"/>
    <w:uiPriority w:val="99"/>
    <w:semiHidden/>
    <w:unhideWhenUsed/>
    <w:rsid w:val="00BD0462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2">
    <w:name w:val="List Number 2"/>
    <w:basedOn w:val="a1"/>
    <w:uiPriority w:val="99"/>
    <w:semiHidden/>
    <w:unhideWhenUsed/>
    <w:rsid w:val="00BD0462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3">
    <w:name w:val="List Number 3"/>
    <w:basedOn w:val="a1"/>
    <w:uiPriority w:val="99"/>
    <w:semiHidden/>
    <w:unhideWhenUsed/>
    <w:rsid w:val="00BD0462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1"/>
    <w:uiPriority w:val="99"/>
    <w:semiHidden/>
    <w:unhideWhenUsed/>
    <w:rsid w:val="00BD0462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1"/>
    <w:uiPriority w:val="99"/>
    <w:semiHidden/>
    <w:unhideWhenUsed/>
    <w:rsid w:val="00BD0462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a0">
    <w:name w:val="List Bullet"/>
    <w:basedOn w:val="a1"/>
    <w:uiPriority w:val="99"/>
    <w:semiHidden/>
    <w:unhideWhenUsed/>
    <w:rsid w:val="00BD0462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20">
    <w:name w:val="List Bullet 2"/>
    <w:basedOn w:val="a1"/>
    <w:uiPriority w:val="99"/>
    <w:semiHidden/>
    <w:unhideWhenUsed/>
    <w:rsid w:val="00BD0462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30">
    <w:name w:val="List Bullet 3"/>
    <w:basedOn w:val="a1"/>
    <w:uiPriority w:val="99"/>
    <w:semiHidden/>
    <w:unhideWhenUsed/>
    <w:rsid w:val="00BD0462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40">
    <w:name w:val="List Bullet 4"/>
    <w:basedOn w:val="a1"/>
    <w:uiPriority w:val="99"/>
    <w:semiHidden/>
    <w:unhideWhenUsed/>
    <w:rsid w:val="00BD0462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50">
    <w:name w:val="List Bullet 5"/>
    <w:basedOn w:val="a1"/>
    <w:uiPriority w:val="99"/>
    <w:semiHidden/>
    <w:unhideWhenUsed/>
    <w:rsid w:val="00BD0462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affff7">
    <w:name w:val="table of figures"/>
    <w:basedOn w:val="a1"/>
    <w:next w:val="a1"/>
    <w:uiPriority w:val="99"/>
    <w:semiHidden/>
    <w:unhideWhenUsed/>
    <w:rsid w:val="00BD0462"/>
    <w:pPr>
      <w:spacing w:after="0"/>
    </w:pPr>
  </w:style>
  <w:style w:type="paragraph" w:styleId="affff8">
    <w:name w:val="table of authorities"/>
    <w:basedOn w:val="a1"/>
    <w:next w:val="a1"/>
    <w:uiPriority w:val="99"/>
    <w:semiHidden/>
    <w:unhideWhenUsed/>
    <w:rsid w:val="00BD0462"/>
    <w:pPr>
      <w:spacing w:after="0"/>
      <w:ind w:left="220" w:hanging="220"/>
    </w:pPr>
  </w:style>
  <w:style w:type="paragraph" w:styleId="affff9">
    <w:name w:val="Date"/>
    <w:basedOn w:val="a1"/>
    <w:next w:val="a1"/>
    <w:link w:val="affffa"/>
    <w:uiPriority w:val="99"/>
    <w:semiHidden/>
    <w:unhideWhenUsed/>
    <w:rsid w:val="00BD0462"/>
  </w:style>
  <w:style w:type="character" w:customStyle="1" w:styleId="affffa">
    <w:name w:val="תאריך תו"/>
    <w:basedOn w:val="a2"/>
    <w:link w:val="affff9"/>
    <w:uiPriority w:val="99"/>
    <w:semiHidden/>
    <w:rsid w:val="00BD0462"/>
  </w:style>
  <w:style w:type="character" w:styleId="affffb">
    <w:name w:val="page number"/>
    <w:basedOn w:val="a2"/>
    <w:uiPriority w:val="99"/>
    <w:semiHidden/>
    <w:unhideWhenUsed/>
    <w:rsid w:val="00BD0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548433917\Downloads\&#1500;&#1488;&#1493;&#1510;&#1512;&#1497;&#1488;\&#1514;&#1493;&#1499;&#1504;&#1493;&#1514;%20&#1500;&#1488;&#1493;&#1510;&#1512;&#1497;&#1488;\&#1506;&#1493;&#1512;&#1498;-&#1502;&#1504;&#1495;&#1501;-12.dot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עורך-מנחם-12.dotm</Template>
  <TotalTime>537</TotalTime>
  <Pages>1</Pages>
  <Words>23175</Words>
  <Characters>115875</Characters>
  <Application>Microsoft Office Word</Application>
  <DocSecurity>0</DocSecurity>
  <Lines>965</Lines>
  <Paragraphs>277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0548433917</dc:creator>
  <cp:keywords/>
  <dc:description/>
  <cp:lastModifiedBy>אמ שקט</cp:lastModifiedBy>
  <cp:revision>8</cp:revision>
  <dcterms:created xsi:type="dcterms:W3CDTF">2026-03-09T19:28:00Z</dcterms:created>
  <dcterms:modified xsi:type="dcterms:W3CDTF">2026-03-10T06:58:00Z</dcterms:modified>
</cp:coreProperties>
</file>